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5574B" w14:textId="77777777" w:rsidR="003F3404" w:rsidRPr="000723EC" w:rsidRDefault="003F3404" w:rsidP="00850CC7">
      <w:pPr>
        <w:spacing w:before="120"/>
        <w:jc w:val="center"/>
        <w:outlineLvl w:val="0"/>
        <w:rPr>
          <w:rFonts w:cs="Arial"/>
          <w:b/>
          <w:sz w:val="32"/>
          <w:szCs w:val="32"/>
        </w:rPr>
      </w:pPr>
      <w:r w:rsidRPr="000723EC">
        <w:rPr>
          <w:rFonts w:cs="Arial"/>
          <w:b/>
          <w:sz w:val="32"/>
          <w:szCs w:val="32"/>
        </w:rPr>
        <w:t>Zadání maturitní práce</w:t>
      </w:r>
    </w:p>
    <w:p w14:paraId="3A52B0D0" w14:textId="77777777" w:rsidR="003F3404" w:rsidRPr="000723EC" w:rsidRDefault="003F3404" w:rsidP="00A10768">
      <w:pPr>
        <w:spacing w:after="240"/>
        <w:jc w:val="center"/>
        <w:outlineLvl w:val="0"/>
        <w:rPr>
          <w:rFonts w:cs="Arial"/>
          <w:sz w:val="24"/>
          <w:szCs w:val="24"/>
        </w:rPr>
      </w:pPr>
      <w:r w:rsidRPr="000723EC">
        <w:rPr>
          <w:rFonts w:cs="Arial"/>
          <w:sz w:val="24"/>
          <w:szCs w:val="24"/>
        </w:rPr>
        <w:t>profilová část – praktická maturitní zkouška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261"/>
        <w:gridCol w:w="4218"/>
      </w:tblGrid>
      <w:tr w:rsidR="003F3404" w:rsidRPr="000723EC" w14:paraId="2CFC9296" w14:textId="77777777" w:rsidTr="000209A2">
        <w:trPr>
          <w:trHeight w:hRule="exact" w:val="533"/>
        </w:trPr>
        <w:tc>
          <w:tcPr>
            <w:tcW w:w="3261" w:type="dxa"/>
            <w:shd w:val="clear" w:color="auto" w:fill="auto"/>
            <w:vAlign w:val="center"/>
          </w:tcPr>
          <w:p w14:paraId="1155E9DE" w14:textId="77777777" w:rsidR="003F3404" w:rsidRPr="000723EC" w:rsidRDefault="003F3404" w:rsidP="00850CC7">
            <w:pPr>
              <w:spacing w:line="276" w:lineRule="auto"/>
              <w:rPr>
                <w:rFonts w:cs="Arial"/>
                <w:b/>
              </w:rPr>
            </w:pPr>
            <w:r w:rsidRPr="000723EC">
              <w:rPr>
                <w:rFonts w:cs="Arial"/>
                <w:b/>
              </w:rPr>
              <w:t>Jméno</w:t>
            </w:r>
            <w:r w:rsidR="00985B73">
              <w:rPr>
                <w:rFonts w:cs="Arial"/>
                <w:b/>
              </w:rPr>
              <w:t xml:space="preserve">, příjmení a e-mail </w:t>
            </w:r>
            <w:r w:rsidRPr="000723EC">
              <w:rPr>
                <w:rFonts w:cs="Arial"/>
                <w:b/>
              </w:rPr>
              <w:t>žáka:</w:t>
            </w:r>
          </w:p>
        </w:tc>
        <w:tc>
          <w:tcPr>
            <w:tcW w:w="4218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7F99602" w14:textId="004D9E12" w:rsidR="003F3404" w:rsidRPr="000723EC" w:rsidRDefault="00096E5F" w:rsidP="00850CC7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Tomáš</w:t>
            </w:r>
            <w:r w:rsidR="00FF57F9">
              <w:rPr>
                <w:rFonts w:cs="Arial"/>
              </w:rPr>
              <w:t xml:space="preserve"> Novák</w:t>
            </w:r>
            <w:r w:rsidR="00525B3F">
              <w:rPr>
                <w:rFonts w:cs="Arial"/>
              </w:rPr>
              <w:t xml:space="preserve">, </w:t>
            </w:r>
            <w:r w:rsidR="00FF57F9">
              <w:rPr>
                <w:rFonts w:cs="Arial"/>
              </w:rPr>
              <w:t>22s.novak</w:t>
            </w:r>
            <w:r>
              <w:rPr>
                <w:rFonts w:cs="Arial"/>
              </w:rPr>
              <w:t>to</w:t>
            </w:r>
            <w:r w:rsidR="00525B3F">
              <w:rPr>
                <w:rFonts w:cs="Arial"/>
              </w:rPr>
              <w:t>@</w:t>
            </w:r>
            <w:r w:rsidR="00FF57F9">
              <w:rPr>
                <w:rFonts w:cs="Arial"/>
              </w:rPr>
              <w:t>spszr.cz</w:t>
            </w:r>
          </w:p>
        </w:tc>
      </w:tr>
      <w:tr w:rsidR="003F3404" w:rsidRPr="000723EC" w14:paraId="6FA589D7" w14:textId="77777777" w:rsidTr="000209A2">
        <w:trPr>
          <w:trHeight w:hRule="exact" w:val="561"/>
        </w:trPr>
        <w:tc>
          <w:tcPr>
            <w:tcW w:w="3261" w:type="dxa"/>
            <w:shd w:val="clear" w:color="auto" w:fill="auto"/>
            <w:vAlign w:val="center"/>
          </w:tcPr>
          <w:p w14:paraId="70903F62" w14:textId="77777777" w:rsidR="003F3404" w:rsidRPr="000723EC" w:rsidRDefault="003F3404" w:rsidP="00850CC7">
            <w:pPr>
              <w:spacing w:line="276" w:lineRule="auto"/>
              <w:rPr>
                <w:rFonts w:cs="Arial"/>
                <w:b/>
              </w:rPr>
            </w:pPr>
            <w:r w:rsidRPr="000723EC">
              <w:rPr>
                <w:rFonts w:cs="Arial"/>
                <w:b/>
              </w:rPr>
              <w:t>Číslo a název oboru studia:</w:t>
            </w:r>
          </w:p>
        </w:tc>
        <w:tc>
          <w:tcPr>
            <w:tcW w:w="42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DC89F6" w14:textId="503E23FB" w:rsidR="003F3404" w:rsidRPr="000723EC" w:rsidRDefault="00525B3F" w:rsidP="00850CC7">
            <w:pPr>
              <w:spacing w:line="276" w:lineRule="auto"/>
              <w:rPr>
                <w:rFonts w:cs="Arial"/>
              </w:rPr>
            </w:pPr>
            <w:bookmarkStart w:id="0" w:name="lkljl"/>
            <w:bookmarkEnd w:id="0"/>
            <w:r>
              <w:t>2</w:t>
            </w:r>
            <w:r w:rsidR="00096E5F">
              <w:t>6</w:t>
            </w:r>
            <w:r>
              <w:t xml:space="preserve">-41-M/01 </w:t>
            </w:r>
            <w:r w:rsidR="00096E5F">
              <w:t>Elektrotechnika</w:t>
            </w:r>
          </w:p>
        </w:tc>
      </w:tr>
      <w:tr w:rsidR="003F3404" w:rsidRPr="000723EC" w14:paraId="0162158B" w14:textId="77777777" w:rsidTr="000209A2">
        <w:trPr>
          <w:trHeight w:hRule="exact" w:val="561"/>
        </w:trPr>
        <w:tc>
          <w:tcPr>
            <w:tcW w:w="3261" w:type="dxa"/>
            <w:shd w:val="clear" w:color="auto" w:fill="auto"/>
            <w:vAlign w:val="center"/>
          </w:tcPr>
          <w:p w14:paraId="3CA5F764" w14:textId="77777777" w:rsidR="003F3404" w:rsidRPr="000723EC" w:rsidRDefault="003F3404" w:rsidP="00850CC7">
            <w:pPr>
              <w:spacing w:line="276" w:lineRule="auto"/>
              <w:rPr>
                <w:rFonts w:cs="Arial"/>
                <w:b/>
              </w:rPr>
            </w:pPr>
            <w:r w:rsidRPr="000723EC">
              <w:rPr>
                <w:rFonts w:cs="Arial"/>
                <w:b/>
              </w:rPr>
              <w:t>Třída:</w:t>
            </w:r>
          </w:p>
        </w:tc>
        <w:tc>
          <w:tcPr>
            <w:tcW w:w="42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107B96" w14:textId="50E62511" w:rsidR="003F3404" w:rsidRPr="000723EC" w:rsidRDefault="00923BB9" w:rsidP="00850CC7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>4</w:t>
            </w:r>
            <w:r w:rsidR="00424759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  <w:r w:rsidR="00096E5F">
              <w:rPr>
                <w:rFonts w:cs="Arial"/>
              </w:rPr>
              <w:t>C</w:t>
            </w:r>
          </w:p>
        </w:tc>
      </w:tr>
      <w:tr w:rsidR="003F3404" w:rsidRPr="000723EC" w14:paraId="4C30E109" w14:textId="77777777" w:rsidTr="000209A2">
        <w:trPr>
          <w:trHeight w:hRule="exact" w:val="638"/>
        </w:trPr>
        <w:tc>
          <w:tcPr>
            <w:tcW w:w="3261" w:type="dxa"/>
            <w:shd w:val="clear" w:color="auto" w:fill="auto"/>
            <w:vAlign w:val="center"/>
          </w:tcPr>
          <w:p w14:paraId="2AE12620" w14:textId="77777777" w:rsidR="003F3404" w:rsidRPr="000723EC" w:rsidRDefault="003F3404" w:rsidP="00850CC7">
            <w:pPr>
              <w:spacing w:line="276" w:lineRule="auto"/>
              <w:rPr>
                <w:rFonts w:cs="Arial"/>
                <w:b/>
              </w:rPr>
            </w:pPr>
            <w:r w:rsidRPr="000723EC">
              <w:rPr>
                <w:rFonts w:cs="Arial"/>
                <w:b/>
              </w:rPr>
              <w:t xml:space="preserve">Vedoucí práce </w:t>
            </w:r>
            <w:r w:rsidRPr="000723EC">
              <w:rPr>
                <w:rFonts w:cs="Arial"/>
                <w:b/>
              </w:rPr>
              <w:br/>
            </w:r>
            <w:r w:rsidRPr="000723EC">
              <w:rPr>
                <w:rFonts w:cs="Arial"/>
              </w:rPr>
              <w:t>(jméno, pracoviště, e-mail):</w:t>
            </w:r>
          </w:p>
        </w:tc>
        <w:tc>
          <w:tcPr>
            <w:tcW w:w="421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806F0C" w14:textId="22022FAD" w:rsidR="003F3404" w:rsidRPr="000723EC" w:rsidRDefault="00923BB9" w:rsidP="00850CC7">
            <w:pPr>
              <w:spacing w:line="276" w:lineRule="auto"/>
              <w:rPr>
                <w:rFonts w:cs="Arial"/>
              </w:rPr>
            </w:pPr>
            <w:r>
              <w:rPr>
                <w:rFonts w:cs="Arial"/>
              </w:rPr>
              <w:t xml:space="preserve">Ing. </w:t>
            </w:r>
            <w:r w:rsidR="00096E5F">
              <w:rPr>
                <w:rFonts w:cs="Arial"/>
              </w:rPr>
              <w:t xml:space="preserve">Radek </w:t>
            </w:r>
            <w:proofErr w:type="spellStart"/>
            <w:r w:rsidR="00096E5F">
              <w:rPr>
                <w:rFonts w:cs="Arial"/>
              </w:rPr>
              <w:t>Sejtko</w:t>
            </w:r>
            <w:proofErr w:type="spellEnd"/>
            <w:r w:rsidR="00096E5F">
              <w:rPr>
                <w:rFonts w:cs="Arial"/>
              </w:rPr>
              <w:t>,</w:t>
            </w:r>
            <w:r w:rsidR="007B5B37">
              <w:rPr>
                <w:rFonts w:cs="Arial"/>
              </w:rPr>
              <w:t xml:space="preserve"> SPŠ Žďár nad Sázavou, </w:t>
            </w:r>
            <w:r w:rsidR="00096E5F">
              <w:rPr>
                <w:rFonts w:cs="Arial"/>
              </w:rPr>
              <w:t>sejtko</w:t>
            </w:r>
            <w:r w:rsidR="007B5B37">
              <w:rPr>
                <w:rFonts w:cs="Arial"/>
              </w:rPr>
              <w:t>@spszr.cz</w:t>
            </w:r>
          </w:p>
        </w:tc>
      </w:tr>
    </w:tbl>
    <w:p w14:paraId="0A35E4E9" w14:textId="77777777" w:rsidR="000723EC" w:rsidRPr="00850CC7" w:rsidRDefault="000723EC" w:rsidP="00850CC7">
      <w:pPr>
        <w:spacing w:line="276" w:lineRule="auto"/>
        <w:jc w:val="both"/>
        <w:rPr>
          <w:rFonts w:cs="Arial"/>
          <w:b/>
          <w:sz w:val="10"/>
          <w:szCs w:val="10"/>
        </w:rPr>
      </w:pPr>
    </w:p>
    <w:p w14:paraId="509B7724" w14:textId="77777777" w:rsidR="003F3404" w:rsidRPr="000723EC" w:rsidRDefault="003F3404" w:rsidP="00E923C6">
      <w:pPr>
        <w:spacing w:before="120"/>
        <w:jc w:val="center"/>
        <w:outlineLvl w:val="0"/>
        <w:rPr>
          <w:rFonts w:cs="Arial"/>
        </w:rPr>
      </w:pPr>
      <w:r w:rsidRPr="000723EC">
        <w:rPr>
          <w:rFonts w:cs="Arial"/>
        </w:rPr>
        <w:t>Ředitelství školy Vám zadává maturitní práci</w:t>
      </w:r>
      <w:r w:rsidR="00B65135" w:rsidRPr="000723EC">
        <w:rPr>
          <w:rFonts w:cs="Arial"/>
        </w:rPr>
        <w:t xml:space="preserve"> na téma</w:t>
      </w:r>
      <w:r w:rsidRPr="000723EC">
        <w:rPr>
          <w:rFonts w:cs="Arial"/>
        </w:rPr>
        <w:t>:</w:t>
      </w:r>
    </w:p>
    <w:p w14:paraId="77367844" w14:textId="77777777" w:rsidR="003F3404" w:rsidRPr="00850CC7" w:rsidRDefault="003F3404" w:rsidP="003F3404">
      <w:pPr>
        <w:jc w:val="center"/>
        <w:rPr>
          <w:rFonts w:cs="Arial"/>
          <w:sz w:val="10"/>
          <w:szCs w:val="10"/>
        </w:rPr>
      </w:pPr>
    </w:p>
    <w:tbl>
      <w:tblPr>
        <w:tblW w:w="9356" w:type="dxa"/>
        <w:tblLayout w:type="fixed"/>
        <w:tblLook w:val="01E0" w:firstRow="1" w:lastRow="1" w:firstColumn="1" w:lastColumn="1" w:noHBand="0" w:noVBand="0"/>
      </w:tblPr>
      <w:tblGrid>
        <w:gridCol w:w="1951"/>
        <w:gridCol w:w="7405"/>
      </w:tblGrid>
      <w:tr w:rsidR="003F3404" w:rsidRPr="000723EC" w14:paraId="719F50CD" w14:textId="77777777" w:rsidTr="003E47BE">
        <w:trPr>
          <w:trHeight w:hRule="exact" w:val="493"/>
        </w:trPr>
        <w:tc>
          <w:tcPr>
            <w:tcW w:w="1951" w:type="dxa"/>
            <w:shd w:val="clear" w:color="auto" w:fill="auto"/>
            <w:vAlign w:val="center"/>
          </w:tcPr>
          <w:p w14:paraId="7FB0C0E2" w14:textId="77777777" w:rsidR="003F3404" w:rsidRPr="000723EC" w:rsidRDefault="003F3404" w:rsidP="000723EC">
            <w:pPr>
              <w:rPr>
                <w:rFonts w:cs="Arial"/>
                <w:b/>
              </w:rPr>
            </w:pPr>
            <w:r w:rsidRPr="000723EC">
              <w:rPr>
                <w:rFonts w:cs="Arial"/>
                <w:b/>
              </w:rPr>
              <w:t>Název práce:</w:t>
            </w:r>
          </w:p>
        </w:tc>
        <w:tc>
          <w:tcPr>
            <w:tcW w:w="7405" w:type="dxa"/>
            <w:shd w:val="clear" w:color="auto" w:fill="auto"/>
            <w:vAlign w:val="center"/>
          </w:tcPr>
          <w:p w14:paraId="3AE4ABCB" w14:textId="3DDE0E61" w:rsidR="003F3404" w:rsidRPr="000723EC" w:rsidRDefault="00525B3F" w:rsidP="00BB4B0B">
            <w:pPr>
              <w:rPr>
                <w:rFonts w:cs="Arial"/>
                <w:b/>
                <w:sz w:val="24"/>
                <w:szCs w:val="24"/>
              </w:rPr>
            </w:pPr>
            <w:r>
              <w:rPr>
                <w:rFonts w:cs="Arial"/>
                <w:b/>
                <w:sz w:val="24"/>
                <w:szCs w:val="24"/>
              </w:rPr>
              <w:t>Nadhazovač tenisových míčů</w:t>
            </w:r>
          </w:p>
        </w:tc>
      </w:tr>
    </w:tbl>
    <w:p w14:paraId="07EBC24F" w14:textId="77777777" w:rsidR="003F3404" w:rsidRPr="00850CC7" w:rsidRDefault="003F3404" w:rsidP="003F3404">
      <w:pPr>
        <w:jc w:val="center"/>
        <w:rPr>
          <w:rFonts w:cs="Arial"/>
          <w:b/>
          <w:sz w:val="10"/>
          <w:szCs w:val="1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86"/>
      </w:tblGrid>
      <w:tr w:rsidR="003F3404" w:rsidRPr="000723EC" w14:paraId="4D79E06A" w14:textId="77777777" w:rsidTr="003878F8">
        <w:trPr>
          <w:cantSplit/>
          <w:trHeight w:hRule="exact" w:val="3298"/>
        </w:trPr>
        <w:tc>
          <w:tcPr>
            <w:tcW w:w="9286" w:type="dxa"/>
            <w:shd w:val="clear" w:color="auto" w:fill="auto"/>
          </w:tcPr>
          <w:p w14:paraId="7A8A11A9" w14:textId="77777777" w:rsidR="003F3404" w:rsidRPr="000723EC" w:rsidRDefault="00B65135" w:rsidP="004F0FD6">
            <w:pPr>
              <w:spacing w:line="276" w:lineRule="auto"/>
              <w:jc w:val="both"/>
              <w:rPr>
                <w:rFonts w:cs="Arial"/>
                <w:b/>
              </w:rPr>
            </w:pPr>
            <w:r w:rsidRPr="000723EC">
              <w:rPr>
                <w:rFonts w:cs="Arial"/>
                <w:b/>
              </w:rPr>
              <w:t>Obsah práce</w:t>
            </w:r>
            <w:r w:rsidR="00727C54" w:rsidRPr="000723EC">
              <w:rPr>
                <w:rFonts w:cs="Arial"/>
                <w:b/>
              </w:rPr>
              <w:t xml:space="preserve"> </w:t>
            </w:r>
          </w:p>
          <w:p w14:paraId="28F9F2CB" w14:textId="0BF22B20" w:rsidR="0037447F" w:rsidRDefault="0037447F" w:rsidP="00FF57F9">
            <w:pPr>
              <w:pStyle w:val="Normlnweb"/>
              <w:numPr>
                <w:ilvl w:val="0"/>
                <w:numId w:val="16"/>
              </w:numPr>
              <w:spacing w:before="0" w:beforeAutospacing="0" w:after="6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2AB29EE8" w14:textId="564E1F28" w:rsidR="00FF57F9" w:rsidRPr="00FF57F9" w:rsidRDefault="00FF57F9" w:rsidP="00FF57F9">
            <w:pPr>
              <w:pStyle w:val="Normlnweb"/>
              <w:numPr>
                <w:ilvl w:val="0"/>
                <w:numId w:val="16"/>
              </w:numPr>
              <w:spacing w:before="0" w:beforeAutospacing="0" w:after="60" w:afterAutospacing="0"/>
              <w:rPr>
                <w:rFonts w:cs="Arial"/>
                <w:iCs/>
              </w:rPr>
            </w:pPr>
          </w:p>
          <w:p w14:paraId="4824BAD3" w14:textId="6A753768" w:rsidR="00FF57F9" w:rsidRPr="00FF57F9" w:rsidRDefault="00FF57F9" w:rsidP="00FF57F9">
            <w:pPr>
              <w:pStyle w:val="Normlnweb"/>
              <w:numPr>
                <w:ilvl w:val="0"/>
                <w:numId w:val="16"/>
              </w:numPr>
              <w:spacing w:before="0" w:beforeAutospacing="0" w:after="60" w:afterAutospacing="0"/>
              <w:rPr>
                <w:rFonts w:cs="Arial"/>
                <w:iCs/>
              </w:rPr>
            </w:pPr>
          </w:p>
          <w:p w14:paraId="4651DC36" w14:textId="120AECA2" w:rsidR="00FF57F9" w:rsidRPr="00525B3F" w:rsidRDefault="00FF57F9" w:rsidP="00FF57F9">
            <w:pPr>
              <w:pStyle w:val="Normlnweb"/>
              <w:numPr>
                <w:ilvl w:val="0"/>
                <w:numId w:val="16"/>
              </w:numPr>
              <w:spacing w:before="0" w:beforeAutospacing="0" w:after="60" w:afterAutospacing="0"/>
              <w:rPr>
                <w:rFonts w:cs="Arial"/>
                <w:iCs/>
              </w:rPr>
            </w:pPr>
          </w:p>
        </w:tc>
      </w:tr>
      <w:tr w:rsidR="00C81AAB" w:rsidRPr="000723EC" w14:paraId="0B6A8BD8" w14:textId="77777777" w:rsidTr="00AA14DB">
        <w:trPr>
          <w:cantSplit/>
          <w:trHeight w:hRule="exact" w:val="1434"/>
        </w:trPr>
        <w:tc>
          <w:tcPr>
            <w:tcW w:w="9286" w:type="dxa"/>
            <w:shd w:val="clear" w:color="auto" w:fill="auto"/>
          </w:tcPr>
          <w:p w14:paraId="57A32E1B" w14:textId="77777777" w:rsidR="00C81AAB" w:rsidRPr="000723EC" w:rsidRDefault="00122E18" w:rsidP="00850CC7">
            <w:pPr>
              <w:spacing w:before="120" w:after="120" w:line="276" w:lineRule="auto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F</w:t>
            </w:r>
            <w:r w:rsidR="00C81AAB" w:rsidRPr="000723EC">
              <w:rPr>
                <w:rFonts w:cs="Arial"/>
                <w:b/>
              </w:rPr>
              <w:t>orma práce</w:t>
            </w:r>
          </w:p>
          <w:p w14:paraId="2A2C955B" w14:textId="56BF091E" w:rsidR="00C81AAB" w:rsidRPr="000723EC" w:rsidRDefault="00AA14DB" w:rsidP="00850CC7">
            <w:pPr>
              <w:spacing w:line="276" w:lineRule="auto"/>
              <w:jc w:val="both"/>
              <w:rPr>
                <w:rFonts w:cs="Arial"/>
                <w:b/>
              </w:rPr>
            </w:pPr>
            <w:r>
              <w:rPr>
                <w:rFonts w:cs="Arial"/>
                <w:bCs/>
              </w:rPr>
              <w:t xml:space="preserve">Jeden výtisk práce </w:t>
            </w:r>
            <w:r>
              <w:rPr>
                <w:rFonts w:cs="Arial"/>
              </w:rPr>
              <w:t>vypracovaný v textovém editoru a elektronická verze. Rozsah práce odpovídá charakteru zadání. Práce musí být zpracována podle jednotných metodických pokynů (formát dokumentu).</w:t>
            </w:r>
          </w:p>
        </w:tc>
      </w:tr>
      <w:tr w:rsidR="003F3404" w:rsidRPr="000723EC" w14:paraId="49C2D85F" w14:textId="77777777" w:rsidTr="00A27520">
        <w:trPr>
          <w:cantSplit/>
          <w:trHeight w:hRule="exact" w:val="2815"/>
        </w:trPr>
        <w:tc>
          <w:tcPr>
            <w:tcW w:w="9286" w:type="dxa"/>
            <w:shd w:val="clear" w:color="auto" w:fill="auto"/>
          </w:tcPr>
          <w:p w14:paraId="11839166" w14:textId="77777777" w:rsidR="003F3404" w:rsidRPr="000723EC" w:rsidRDefault="00850CC7" w:rsidP="00850CC7">
            <w:pPr>
              <w:spacing w:before="120" w:after="120" w:line="276" w:lineRule="auto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Obhajoba a h</w:t>
            </w:r>
            <w:r w:rsidR="00B65135" w:rsidRPr="000723EC">
              <w:rPr>
                <w:rFonts w:cs="Arial"/>
                <w:b/>
              </w:rPr>
              <w:t>odnocení</w:t>
            </w:r>
            <w:r w:rsidR="00E56F32">
              <w:rPr>
                <w:rFonts w:cs="Arial"/>
                <w:b/>
              </w:rPr>
              <w:t xml:space="preserve"> práce</w:t>
            </w:r>
          </w:p>
          <w:p w14:paraId="7F6DA4CE" w14:textId="77777777" w:rsidR="00E56F32" w:rsidRDefault="00495808" w:rsidP="00850CC7">
            <w:pPr>
              <w:spacing w:line="276" w:lineRule="auto"/>
              <w:jc w:val="both"/>
              <w:rPr>
                <w:rFonts w:cs="Arial"/>
              </w:rPr>
            </w:pPr>
            <w:r w:rsidRPr="00495808">
              <w:rPr>
                <w:rFonts w:cs="Arial"/>
                <w:b/>
              </w:rPr>
              <w:t>Kritéria</w:t>
            </w:r>
            <w:r>
              <w:rPr>
                <w:rFonts w:cs="Arial"/>
              </w:rPr>
              <w:t xml:space="preserve">: </w:t>
            </w:r>
            <w:r w:rsidR="003F2316" w:rsidRPr="0054208D">
              <w:rPr>
                <w:rFonts w:cs="Arial"/>
                <w:u w:val="single"/>
              </w:rPr>
              <w:t>žák musí výsledek práce předvést při obhajobě</w:t>
            </w:r>
            <w:r w:rsidR="003F2316">
              <w:rPr>
                <w:rFonts w:cs="Arial"/>
              </w:rPr>
              <w:t xml:space="preserve">. Dále se hodnotí </w:t>
            </w:r>
            <w:r>
              <w:rPr>
                <w:rFonts w:cs="Arial"/>
              </w:rPr>
              <w:t>s</w:t>
            </w:r>
            <w:r w:rsidRPr="000723EC">
              <w:rPr>
                <w:rFonts w:cs="Arial"/>
              </w:rPr>
              <w:t>hoda odevzdané práce se zadáním,</w:t>
            </w:r>
            <w:r>
              <w:rPr>
                <w:rFonts w:cs="Arial"/>
              </w:rPr>
              <w:t xml:space="preserve"> </w:t>
            </w:r>
            <w:r w:rsidRPr="000723EC">
              <w:rPr>
                <w:rFonts w:cs="Arial"/>
              </w:rPr>
              <w:t>formální stránka (jazyková správnost, uspořádání a zpra</w:t>
            </w:r>
            <w:r>
              <w:rPr>
                <w:rFonts w:cs="Arial"/>
              </w:rPr>
              <w:softHyphen/>
            </w:r>
            <w:r w:rsidRPr="000723EC">
              <w:rPr>
                <w:rFonts w:cs="Arial"/>
              </w:rPr>
              <w:t>cování práce ap.), způsob využití práce (publikace, praktické využití), účast v soutěžích.</w:t>
            </w:r>
            <w:r>
              <w:rPr>
                <w:rFonts w:cs="Arial"/>
              </w:rPr>
              <w:t xml:space="preserve"> </w:t>
            </w:r>
          </w:p>
          <w:p w14:paraId="2C58803A" w14:textId="3155A83F" w:rsidR="004614EF" w:rsidRDefault="004614EF" w:rsidP="00850CC7">
            <w:pPr>
              <w:spacing w:line="276" w:lineRule="auto"/>
              <w:jc w:val="both"/>
              <w:rPr>
                <w:rFonts w:cs="Arial"/>
              </w:rPr>
            </w:pPr>
            <w:r w:rsidRPr="00E56F32">
              <w:rPr>
                <w:rFonts w:cs="Arial"/>
                <w:b/>
              </w:rPr>
              <w:t>Návrh hodnocení</w:t>
            </w:r>
            <w:r>
              <w:rPr>
                <w:rFonts w:cs="Arial"/>
              </w:rPr>
              <w:t xml:space="preserve"> </w:t>
            </w:r>
            <w:r w:rsidR="00BA2B37" w:rsidRPr="00C61578">
              <w:rPr>
                <w:rFonts w:cs="Arial"/>
              </w:rPr>
              <w:t xml:space="preserve">dlouhodobé praktické maturitní zkoušky (dále </w:t>
            </w:r>
            <w:r w:rsidRPr="00C61578">
              <w:rPr>
                <w:rFonts w:cs="Arial"/>
              </w:rPr>
              <w:t>DPMZ</w:t>
            </w:r>
            <w:r w:rsidR="00BA2B37">
              <w:rPr>
                <w:rFonts w:cs="Arial"/>
              </w:rPr>
              <w:t>)</w:t>
            </w:r>
            <w:r w:rsidR="009A2430" w:rsidRPr="000E4EFC">
              <w:rPr>
                <w:rFonts w:cs="Arial"/>
              </w:rPr>
              <w:t>,</w:t>
            </w:r>
            <w:r w:rsidRPr="000E4EFC">
              <w:rPr>
                <w:rFonts w:cs="Arial"/>
              </w:rPr>
              <w:t xml:space="preserve"> </w:t>
            </w:r>
            <w:r w:rsidR="009A2430" w:rsidRPr="000E4EFC">
              <w:rPr>
                <w:rFonts w:cs="Arial"/>
              </w:rPr>
              <w:t>které navrhne vedoucí práce při závěrečné poradě maturitní komise</w:t>
            </w:r>
            <w:r w:rsidR="00F120BA" w:rsidRPr="000E4EFC">
              <w:rPr>
                <w:rFonts w:cs="Arial"/>
              </w:rPr>
              <w:t>,</w:t>
            </w:r>
            <w:r w:rsidR="009A2430" w:rsidRPr="000E4EFC">
              <w:rPr>
                <w:rFonts w:cs="Arial"/>
              </w:rPr>
              <w:t xml:space="preserve"> vy</w:t>
            </w:r>
            <w:r w:rsidR="00F120BA" w:rsidRPr="000E4EFC">
              <w:rPr>
                <w:rFonts w:cs="Arial"/>
              </w:rPr>
              <w:t>chází</w:t>
            </w:r>
            <w:r w:rsidR="009A2430" w:rsidRPr="000E4EFC">
              <w:rPr>
                <w:rFonts w:cs="Arial"/>
              </w:rPr>
              <w:t xml:space="preserve"> z váženého průměru tří </w:t>
            </w:r>
            <w:proofErr w:type="gramStart"/>
            <w:r w:rsidR="009A2430" w:rsidRPr="000E4EFC">
              <w:rPr>
                <w:rFonts w:cs="Arial"/>
              </w:rPr>
              <w:t xml:space="preserve">známek - </w:t>
            </w:r>
            <w:r w:rsidRPr="000E4EFC">
              <w:rPr>
                <w:rFonts w:cs="Arial"/>
              </w:rPr>
              <w:t>klasifikace</w:t>
            </w:r>
            <w:proofErr w:type="gramEnd"/>
            <w:r w:rsidRPr="000E4EFC">
              <w:rPr>
                <w:rFonts w:cs="Arial"/>
              </w:rPr>
              <w:t xml:space="preserve"> vedoucí</w:t>
            </w:r>
            <w:r w:rsidR="009A2430" w:rsidRPr="000E4EFC">
              <w:rPr>
                <w:rFonts w:cs="Arial"/>
              </w:rPr>
              <w:t>ho</w:t>
            </w:r>
            <w:r w:rsidRPr="000E4EFC">
              <w:rPr>
                <w:rFonts w:cs="Arial"/>
              </w:rPr>
              <w:t xml:space="preserve"> práce</w:t>
            </w:r>
            <w:r w:rsidR="009A2430" w:rsidRPr="000E4EFC">
              <w:rPr>
                <w:rFonts w:cs="Arial"/>
              </w:rPr>
              <w:t xml:space="preserve"> s váhou 2</w:t>
            </w:r>
            <w:r w:rsidRPr="000E4EFC">
              <w:rPr>
                <w:rFonts w:cs="Arial"/>
              </w:rPr>
              <w:t xml:space="preserve">, </w:t>
            </w:r>
            <w:r w:rsidR="009A2430" w:rsidRPr="000E4EFC">
              <w:rPr>
                <w:rFonts w:cs="Arial"/>
              </w:rPr>
              <w:t>klasifikace</w:t>
            </w:r>
            <w:r w:rsidRPr="000E4EFC">
              <w:rPr>
                <w:rFonts w:cs="Arial"/>
              </w:rPr>
              <w:t xml:space="preserve"> oponent</w:t>
            </w:r>
            <w:r w:rsidR="009A2430" w:rsidRPr="000E4EFC">
              <w:rPr>
                <w:rFonts w:cs="Arial"/>
              </w:rPr>
              <w:t>a s váhou 1</w:t>
            </w:r>
            <w:r w:rsidRPr="000E4EFC">
              <w:rPr>
                <w:rFonts w:cs="Arial"/>
              </w:rPr>
              <w:t xml:space="preserve"> a </w:t>
            </w:r>
            <w:r w:rsidR="009A2430" w:rsidRPr="000E4EFC">
              <w:rPr>
                <w:rFonts w:cs="Arial"/>
              </w:rPr>
              <w:t xml:space="preserve">klasifikace </w:t>
            </w:r>
            <w:r w:rsidRPr="000E4EFC">
              <w:rPr>
                <w:rFonts w:cs="Arial"/>
              </w:rPr>
              <w:t>z</w:t>
            </w:r>
            <w:r w:rsidR="009A2430" w:rsidRPr="000E4EFC">
              <w:rPr>
                <w:rFonts w:cs="Arial"/>
              </w:rPr>
              <w:t>a</w:t>
            </w:r>
            <w:r w:rsidRPr="000E4EFC">
              <w:rPr>
                <w:rFonts w:cs="Arial"/>
              </w:rPr>
              <w:t> obhajob</w:t>
            </w:r>
            <w:r w:rsidR="009A2430" w:rsidRPr="000E4EFC">
              <w:rPr>
                <w:rFonts w:cs="Arial"/>
              </w:rPr>
              <w:t>u</w:t>
            </w:r>
            <w:r w:rsidRPr="000E4EFC">
              <w:rPr>
                <w:rFonts w:cs="Arial"/>
              </w:rPr>
              <w:t xml:space="preserve"> práce</w:t>
            </w:r>
            <w:r w:rsidR="009A2430" w:rsidRPr="000E4EFC">
              <w:rPr>
                <w:rFonts w:cs="Arial"/>
              </w:rPr>
              <w:t xml:space="preserve"> s váhou 2</w:t>
            </w:r>
            <w:r w:rsidRPr="000E4EFC">
              <w:rPr>
                <w:rFonts w:cs="Arial"/>
              </w:rPr>
              <w:t>.</w:t>
            </w:r>
            <w:r>
              <w:rPr>
                <w:rFonts w:cs="Arial"/>
              </w:rPr>
              <w:t xml:space="preserve"> </w:t>
            </w:r>
          </w:p>
          <w:p w14:paraId="5A3C019E" w14:textId="77777777" w:rsidR="00850CC7" w:rsidRPr="00E113A9" w:rsidRDefault="00850CC7" w:rsidP="00850CC7">
            <w:pPr>
              <w:spacing w:after="80"/>
              <w:jc w:val="both"/>
              <w:rPr>
                <w:rFonts w:cs="Arial"/>
              </w:rPr>
            </w:pPr>
            <w:r w:rsidRPr="00850CC7">
              <w:rPr>
                <w:rFonts w:cs="Arial"/>
                <w:b/>
              </w:rPr>
              <w:t>Obhajoba:</w:t>
            </w:r>
            <w:r>
              <w:rPr>
                <w:rFonts w:cs="Arial"/>
              </w:rPr>
              <w:t xml:space="preserve"> d</w:t>
            </w:r>
            <w:r w:rsidRPr="00E113A9">
              <w:rPr>
                <w:rFonts w:cs="Arial"/>
              </w:rPr>
              <w:t>oba pří</w:t>
            </w:r>
            <w:r w:rsidRPr="00E113A9">
              <w:rPr>
                <w:rFonts w:cs="Arial"/>
              </w:rPr>
              <w:softHyphen/>
              <w:t>pravy je 15 min</w:t>
            </w:r>
            <w:r>
              <w:rPr>
                <w:rFonts w:cs="Arial"/>
              </w:rPr>
              <w:t xml:space="preserve">, </w:t>
            </w:r>
            <w:r w:rsidRPr="00E113A9">
              <w:rPr>
                <w:rFonts w:cs="Arial"/>
              </w:rPr>
              <w:t>samotná obhajoba práce trvá 15 min. Z toho pro vlastní prezentaci teorie a řešení DPMZ je doporučená doba 10 min a pro odpovědi na dotazy zbývajících 5 minut.</w:t>
            </w:r>
          </w:p>
          <w:p w14:paraId="4B16EE5A" w14:textId="77777777" w:rsidR="003F3404" w:rsidRPr="004614EF" w:rsidRDefault="003F3404" w:rsidP="00850CC7">
            <w:pPr>
              <w:spacing w:line="276" w:lineRule="auto"/>
              <w:jc w:val="both"/>
              <w:rPr>
                <w:rFonts w:cs="Arial"/>
              </w:rPr>
            </w:pPr>
          </w:p>
        </w:tc>
      </w:tr>
      <w:tr w:rsidR="00850CC7" w:rsidRPr="000723EC" w14:paraId="6774A42A" w14:textId="77777777" w:rsidTr="00A27520">
        <w:trPr>
          <w:cantSplit/>
          <w:trHeight w:hRule="exact" w:val="425"/>
        </w:trPr>
        <w:tc>
          <w:tcPr>
            <w:tcW w:w="9286" w:type="dxa"/>
            <w:shd w:val="clear" w:color="auto" w:fill="auto"/>
          </w:tcPr>
          <w:p w14:paraId="52F3A102" w14:textId="1DBF6ED7" w:rsidR="00850CC7" w:rsidRPr="005C1A9C" w:rsidRDefault="00850CC7" w:rsidP="00E40E26">
            <w:pPr>
              <w:spacing w:before="120" w:after="120" w:line="360" w:lineRule="auto"/>
              <w:jc w:val="both"/>
              <w:rPr>
                <w:rFonts w:cs="Arial"/>
                <w:b/>
              </w:rPr>
            </w:pPr>
            <w:r w:rsidRPr="000723EC">
              <w:rPr>
                <w:rFonts w:cs="Arial"/>
                <w:b/>
              </w:rPr>
              <w:t xml:space="preserve">Datum zadání maturitní práce: </w:t>
            </w:r>
            <w:r w:rsidR="00525B3F">
              <w:rPr>
                <w:rFonts w:cs="Arial"/>
                <w:b/>
              </w:rPr>
              <w:t>15.</w:t>
            </w:r>
            <w:r w:rsidR="003878F8">
              <w:rPr>
                <w:rFonts w:cs="Arial"/>
                <w:b/>
              </w:rPr>
              <w:t xml:space="preserve"> </w:t>
            </w:r>
            <w:r w:rsidR="00525B3F">
              <w:rPr>
                <w:rFonts w:cs="Arial"/>
                <w:b/>
              </w:rPr>
              <w:t>12.</w:t>
            </w:r>
            <w:r w:rsidR="003878F8">
              <w:rPr>
                <w:rFonts w:cs="Arial"/>
                <w:b/>
              </w:rPr>
              <w:t xml:space="preserve"> </w:t>
            </w:r>
            <w:r w:rsidR="00525B3F">
              <w:rPr>
                <w:rFonts w:cs="Arial"/>
                <w:b/>
              </w:rPr>
              <w:t>2025</w:t>
            </w:r>
          </w:p>
        </w:tc>
      </w:tr>
      <w:tr w:rsidR="00850CC7" w:rsidRPr="000723EC" w14:paraId="7D8D55D8" w14:textId="77777777" w:rsidTr="00AA14DB">
        <w:trPr>
          <w:cantSplit/>
          <w:trHeight w:hRule="exact" w:val="1018"/>
        </w:trPr>
        <w:tc>
          <w:tcPr>
            <w:tcW w:w="9286" w:type="dxa"/>
            <w:shd w:val="clear" w:color="auto" w:fill="auto"/>
          </w:tcPr>
          <w:p w14:paraId="00CAC251" w14:textId="5ACE7CB3" w:rsidR="00850CC7" w:rsidRPr="005C1A9C" w:rsidRDefault="00850CC7" w:rsidP="00E40E26">
            <w:pPr>
              <w:spacing w:before="120" w:after="120" w:line="360" w:lineRule="auto"/>
              <w:jc w:val="both"/>
              <w:rPr>
                <w:rFonts w:cs="Arial"/>
                <w:b/>
              </w:rPr>
            </w:pPr>
            <w:r w:rsidRPr="000723EC">
              <w:rPr>
                <w:rFonts w:cs="Arial"/>
                <w:b/>
              </w:rPr>
              <w:t xml:space="preserve">Datum odevzdání maturitní práce: </w:t>
            </w:r>
            <w:r w:rsidR="00525B3F">
              <w:rPr>
                <w:rFonts w:cs="Arial"/>
                <w:b/>
              </w:rPr>
              <w:t>16.</w:t>
            </w:r>
            <w:r w:rsidR="003878F8">
              <w:rPr>
                <w:rFonts w:cs="Arial"/>
                <w:b/>
              </w:rPr>
              <w:t xml:space="preserve"> </w:t>
            </w:r>
            <w:r w:rsidR="00525B3F">
              <w:rPr>
                <w:rFonts w:cs="Arial"/>
                <w:b/>
              </w:rPr>
              <w:t>4.</w:t>
            </w:r>
            <w:r w:rsidR="003878F8">
              <w:rPr>
                <w:rFonts w:cs="Arial"/>
                <w:b/>
              </w:rPr>
              <w:t xml:space="preserve"> </w:t>
            </w:r>
            <w:r w:rsidR="00525B3F">
              <w:rPr>
                <w:rFonts w:cs="Arial"/>
                <w:b/>
              </w:rPr>
              <w:t>2026</w:t>
            </w:r>
          </w:p>
        </w:tc>
      </w:tr>
      <w:tr w:rsidR="00850CC7" w:rsidRPr="000723EC" w14:paraId="2AE0FDEA" w14:textId="77777777" w:rsidTr="00A27520">
        <w:trPr>
          <w:cantSplit/>
          <w:trHeight w:hRule="exact" w:val="1130"/>
        </w:trPr>
        <w:tc>
          <w:tcPr>
            <w:tcW w:w="9286" w:type="dxa"/>
            <w:shd w:val="clear" w:color="auto" w:fill="auto"/>
          </w:tcPr>
          <w:p w14:paraId="3223370F" w14:textId="77777777" w:rsidR="00850CC7" w:rsidRPr="000723EC" w:rsidRDefault="00850CC7" w:rsidP="00E40E26">
            <w:pPr>
              <w:spacing w:line="360" w:lineRule="auto"/>
              <w:ind w:left="4956" w:firstLine="708"/>
              <w:jc w:val="center"/>
              <w:rPr>
                <w:rFonts w:cs="Arial"/>
              </w:rPr>
            </w:pPr>
            <w:r w:rsidRPr="000723EC">
              <w:rPr>
                <w:rFonts w:cs="Arial"/>
              </w:rPr>
              <w:t>…</w:t>
            </w:r>
            <w:r>
              <w:rPr>
                <w:rFonts w:cs="Arial"/>
              </w:rPr>
              <w:t>..</w:t>
            </w:r>
            <w:r w:rsidRPr="000723EC">
              <w:rPr>
                <w:rFonts w:cs="Arial"/>
              </w:rPr>
              <w:t>……………………………</w:t>
            </w:r>
          </w:p>
          <w:p w14:paraId="0C03F592" w14:textId="2463582E" w:rsidR="00850CC7" w:rsidRPr="000723EC" w:rsidRDefault="00850CC7" w:rsidP="00E40E26">
            <w:pPr>
              <w:spacing w:line="360" w:lineRule="auto"/>
              <w:ind w:left="5664" w:firstLine="708"/>
              <w:rPr>
                <w:rFonts w:cs="Arial"/>
                <w:b/>
              </w:rPr>
            </w:pPr>
            <w:r w:rsidRPr="000723EC">
              <w:rPr>
                <w:rFonts w:cs="Arial"/>
                <w:b/>
              </w:rPr>
              <w:t xml:space="preserve">Ing. </w:t>
            </w:r>
            <w:r w:rsidR="003F6782">
              <w:rPr>
                <w:rFonts w:cs="Arial"/>
                <w:b/>
              </w:rPr>
              <w:t>Jiří Straka</w:t>
            </w:r>
          </w:p>
          <w:p w14:paraId="0EF0A195" w14:textId="77777777" w:rsidR="00850CC7" w:rsidRPr="000723EC" w:rsidRDefault="00850CC7" w:rsidP="00E40E26">
            <w:pPr>
              <w:spacing w:line="360" w:lineRule="auto"/>
              <w:ind w:left="4248" w:firstLine="708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         </w:t>
            </w:r>
            <w:r w:rsidRPr="000723EC">
              <w:rPr>
                <w:rFonts w:cs="Arial"/>
                <w:i/>
              </w:rPr>
              <w:t>ředitel školy</w:t>
            </w:r>
          </w:p>
          <w:p w14:paraId="407385CE" w14:textId="77777777" w:rsidR="00850CC7" w:rsidRPr="000723EC" w:rsidRDefault="00850CC7" w:rsidP="00E40E26">
            <w:pPr>
              <w:spacing w:before="120" w:after="120" w:line="360" w:lineRule="auto"/>
              <w:jc w:val="both"/>
              <w:rPr>
                <w:rFonts w:cs="Arial"/>
                <w:b/>
              </w:rPr>
            </w:pPr>
          </w:p>
        </w:tc>
      </w:tr>
      <w:tr w:rsidR="00122E18" w:rsidRPr="000723EC" w14:paraId="3A1DD5C8" w14:textId="77777777" w:rsidTr="005D7A71">
        <w:trPr>
          <w:cantSplit/>
          <w:trHeight w:hRule="exact" w:val="13401"/>
        </w:trPr>
        <w:tc>
          <w:tcPr>
            <w:tcW w:w="9286" w:type="dxa"/>
            <w:shd w:val="clear" w:color="auto" w:fill="auto"/>
          </w:tcPr>
          <w:p w14:paraId="3CB88848" w14:textId="77777777" w:rsidR="00D325C2" w:rsidRDefault="00D325C2" w:rsidP="00EF4871">
            <w:pPr>
              <w:spacing w:after="160"/>
              <w:jc w:val="both"/>
              <w:rPr>
                <w:rFonts w:cs="Arial"/>
                <w:b/>
              </w:rPr>
            </w:pPr>
          </w:p>
          <w:p w14:paraId="1479B7D4" w14:textId="1B9EF8B9" w:rsidR="00122E18" w:rsidRPr="00BA3534" w:rsidRDefault="00122E18" w:rsidP="00EF4871">
            <w:pPr>
              <w:spacing w:after="160"/>
              <w:jc w:val="both"/>
              <w:rPr>
                <w:rFonts w:cs="Arial"/>
                <w:b/>
              </w:rPr>
            </w:pPr>
            <w:r w:rsidRPr="00BA3534">
              <w:rPr>
                <w:rFonts w:cs="Arial"/>
                <w:b/>
              </w:rPr>
              <w:t xml:space="preserve">Pokyny </w:t>
            </w:r>
            <w:r w:rsidR="00193A97" w:rsidRPr="00BA3534">
              <w:rPr>
                <w:rFonts w:cs="Arial"/>
                <w:b/>
              </w:rPr>
              <w:t>a termíny</w:t>
            </w:r>
          </w:p>
          <w:p w14:paraId="6C46A6A0" w14:textId="6C53B8EF" w:rsidR="00A81F8D" w:rsidRPr="007C5277" w:rsidRDefault="00A81F8D" w:rsidP="00D325C2">
            <w:pPr>
              <w:numPr>
                <w:ilvl w:val="0"/>
                <w:numId w:val="14"/>
              </w:numPr>
              <w:spacing w:after="160"/>
              <w:jc w:val="both"/>
              <w:rPr>
                <w:rFonts w:cs="Arial"/>
              </w:rPr>
            </w:pPr>
            <w:r w:rsidRPr="00C61578">
              <w:rPr>
                <w:rFonts w:cs="Arial"/>
                <w:b/>
              </w:rPr>
              <w:t>Žák si do konce třetího ročníku</w:t>
            </w:r>
            <w:r w:rsidRPr="00C61578">
              <w:rPr>
                <w:rFonts w:cs="Arial"/>
              </w:rPr>
              <w:t xml:space="preserve"> ve spolupráci s učitelem </w:t>
            </w:r>
            <w:r w:rsidR="008C1020" w:rsidRPr="00C61578">
              <w:rPr>
                <w:rFonts w:cs="Arial"/>
              </w:rPr>
              <w:t>zvolí a rozpracuje</w:t>
            </w:r>
            <w:r w:rsidRPr="00C61578">
              <w:rPr>
                <w:rFonts w:cs="Arial"/>
              </w:rPr>
              <w:t xml:space="preserve"> vhodné téma maturitního projektu. Téma DPMZ může navrhnout buď žák, nebo učitel naší školy i odborník z praxe.</w:t>
            </w:r>
            <w:r w:rsidR="005D7A71" w:rsidRPr="00C61578">
              <w:rPr>
                <w:rFonts w:cs="Arial"/>
              </w:rPr>
              <w:t xml:space="preserve"> Učitel navrhne způsob </w:t>
            </w:r>
            <w:proofErr w:type="gramStart"/>
            <w:r w:rsidR="005D7A71" w:rsidRPr="00C61578">
              <w:rPr>
                <w:rFonts w:cs="Arial"/>
              </w:rPr>
              <w:t>financování - buď</w:t>
            </w:r>
            <w:proofErr w:type="gramEnd"/>
            <w:r w:rsidR="005D7A71" w:rsidRPr="00C61578">
              <w:rPr>
                <w:rFonts w:cs="Arial"/>
              </w:rPr>
              <w:t xml:space="preserve"> žák, nebo škola. Financuje-li škola, provede učitel odhad nákladů a projedná před zahájením práce</w:t>
            </w:r>
            <w:r w:rsidR="002A7217">
              <w:rPr>
                <w:rFonts w:cs="Arial"/>
              </w:rPr>
              <w:t xml:space="preserve"> na projektu s ředitelem školy.</w:t>
            </w:r>
          </w:p>
          <w:p w14:paraId="0BEB6426" w14:textId="6618012D" w:rsidR="00193A97" w:rsidRDefault="00193A97" w:rsidP="00D325C2">
            <w:pPr>
              <w:numPr>
                <w:ilvl w:val="0"/>
                <w:numId w:val="15"/>
              </w:numPr>
              <w:spacing w:after="160"/>
              <w:jc w:val="both"/>
              <w:rPr>
                <w:rFonts w:cs="Arial"/>
              </w:rPr>
            </w:pPr>
            <w:r w:rsidRPr="00C81BF7">
              <w:rPr>
                <w:rFonts w:cs="Arial"/>
                <w:bCs/>
              </w:rPr>
              <w:t>Do</w:t>
            </w:r>
            <w:r w:rsidRPr="00D325C2">
              <w:rPr>
                <w:rFonts w:cs="Arial"/>
                <w:b/>
              </w:rPr>
              <w:t xml:space="preserve"> </w:t>
            </w:r>
            <w:r w:rsidR="00C81BF7">
              <w:rPr>
                <w:rFonts w:cs="Arial"/>
                <w:b/>
              </w:rPr>
              <w:t>30</w:t>
            </w:r>
            <w:r w:rsidRPr="00D325C2">
              <w:rPr>
                <w:rFonts w:cs="Arial"/>
                <w:b/>
              </w:rPr>
              <w:t xml:space="preserve">. </w:t>
            </w:r>
            <w:r w:rsidR="00C81BF7">
              <w:rPr>
                <w:rFonts w:cs="Arial"/>
                <w:b/>
              </w:rPr>
              <w:t>9</w:t>
            </w:r>
            <w:r w:rsidRPr="00D325C2">
              <w:rPr>
                <w:rFonts w:cs="Arial"/>
                <w:b/>
              </w:rPr>
              <w:t>. žák</w:t>
            </w:r>
            <w:r w:rsidRPr="00D325C2">
              <w:rPr>
                <w:rFonts w:cs="Arial"/>
              </w:rPr>
              <w:t xml:space="preserve"> odevzdá</w:t>
            </w:r>
            <w:r w:rsidRPr="00A52637">
              <w:rPr>
                <w:rFonts w:cs="Arial"/>
              </w:rPr>
              <w:t xml:space="preserve"> předpokládanému vedoucímu práce </w:t>
            </w:r>
            <w:r w:rsidR="00C81BF7">
              <w:rPr>
                <w:rFonts w:cs="Arial"/>
              </w:rPr>
              <w:t xml:space="preserve">DPMZ </w:t>
            </w:r>
            <w:r w:rsidRPr="00A52637">
              <w:rPr>
                <w:rFonts w:cs="Arial"/>
              </w:rPr>
              <w:t xml:space="preserve">vypracovanou osnovu, </w:t>
            </w:r>
            <w:r>
              <w:rPr>
                <w:rFonts w:cs="Arial"/>
              </w:rPr>
              <w:t>minimálně</w:t>
            </w:r>
            <w:r w:rsidRPr="00A52637">
              <w:rPr>
                <w:rFonts w:cs="Arial"/>
              </w:rPr>
              <w:t xml:space="preserve"> 5 stran vlastní práce a 4 snímky prezentace</w:t>
            </w:r>
            <w:r>
              <w:rPr>
                <w:rFonts w:cs="Arial"/>
              </w:rPr>
              <w:t xml:space="preserve">, popřípadě předloží rozpracovaný model nebo výrobek. </w:t>
            </w:r>
          </w:p>
          <w:p w14:paraId="606DBB01" w14:textId="61A90B14" w:rsidR="00193A97" w:rsidRPr="00A52637" w:rsidRDefault="00193A97" w:rsidP="00D325C2">
            <w:pPr>
              <w:numPr>
                <w:ilvl w:val="0"/>
                <w:numId w:val="15"/>
              </w:numPr>
              <w:spacing w:after="160"/>
              <w:jc w:val="both"/>
              <w:rPr>
                <w:rFonts w:cs="Arial"/>
              </w:rPr>
            </w:pPr>
            <w:r w:rsidRPr="00C81BF7">
              <w:rPr>
                <w:rFonts w:cs="Arial"/>
              </w:rPr>
              <w:t>Do</w:t>
            </w:r>
            <w:r w:rsidRPr="00C81BF7">
              <w:rPr>
                <w:rFonts w:cs="Arial"/>
                <w:b/>
                <w:bCs/>
              </w:rPr>
              <w:t xml:space="preserve"> 20. 11.</w:t>
            </w:r>
            <w:r w:rsidRPr="00D325C2">
              <w:rPr>
                <w:rFonts w:cs="Arial"/>
              </w:rPr>
              <w:t xml:space="preserve"> informuje </w:t>
            </w:r>
            <w:r w:rsidR="00E113A9">
              <w:rPr>
                <w:rFonts w:cs="Arial"/>
              </w:rPr>
              <w:t xml:space="preserve">předpokládaný </w:t>
            </w:r>
            <w:r w:rsidRPr="00FD59B7">
              <w:rPr>
                <w:rFonts w:cs="Arial"/>
              </w:rPr>
              <w:t>vedoucí</w:t>
            </w:r>
            <w:r w:rsidRPr="00A52637">
              <w:rPr>
                <w:rFonts w:cs="Arial"/>
              </w:rPr>
              <w:t xml:space="preserve"> oborovou předmětovou komisi STR, ELE, TZB o obsahu a stavu navržené práce.</w:t>
            </w:r>
          </w:p>
          <w:p w14:paraId="6CABEDDA" w14:textId="77777777" w:rsidR="00193A97" w:rsidRPr="00A52637" w:rsidRDefault="00193A97" w:rsidP="00D325C2">
            <w:pPr>
              <w:numPr>
                <w:ilvl w:val="0"/>
                <w:numId w:val="15"/>
              </w:numPr>
              <w:spacing w:after="160"/>
              <w:jc w:val="both"/>
              <w:rPr>
                <w:rFonts w:cs="Arial"/>
              </w:rPr>
            </w:pPr>
            <w:r w:rsidRPr="00C81BF7">
              <w:rPr>
                <w:rFonts w:cs="Arial"/>
                <w:bCs/>
              </w:rPr>
              <w:t>Do</w:t>
            </w:r>
            <w:r w:rsidRPr="00D325C2">
              <w:rPr>
                <w:rFonts w:cs="Arial"/>
                <w:b/>
              </w:rPr>
              <w:t xml:space="preserve"> 30. 11. rozhodne oborová předmětová komise</w:t>
            </w:r>
            <w:r w:rsidRPr="00A52637">
              <w:rPr>
                <w:rFonts w:cs="Arial"/>
              </w:rPr>
              <w:t xml:space="preserve"> </w:t>
            </w:r>
            <w:r w:rsidR="00FD59B7">
              <w:rPr>
                <w:rFonts w:cs="Arial"/>
              </w:rPr>
              <w:t xml:space="preserve">po poradě s vedoucím </w:t>
            </w:r>
            <w:r w:rsidRPr="00A52637">
              <w:rPr>
                <w:rFonts w:cs="Arial"/>
              </w:rPr>
              <w:t>o dalším průběhu praktické maturitní zkoušky žáka – klasickou písemnou nebo projektovou formou.</w:t>
            </w:r>
            <w:r w:rsidR="00E113A9">
              <w:rPr>
                <w:rFonts w:cs="Arial"/>
              </w:rPr>
              <w:t xml:space="preserve"> Po uznání návrhu práce žák pokračuje v projektové práci. Po zamítnutí návrhu práce žák skládá klasickou písemnou praktickou zkoušku.</w:t>
            </w:r>
          </w:p>
          <w:p w14:paraId="1AD0B1E5" w14:textId="77777777" w:rsidR="00A52637" w:rsidRPr="00A52637" w:rsidRDefault="00A52637" w:rsidP="00D325C2">
            <w:pPr>
              <w:numPr>
                <w:ilvl w:val="0"/>
                <w:numId w:val="15"/>
              </w:numPr>
              <w:spacing w:after="160"/>
              <w:jc w:val="both"/>
              <w:rPr>
                <w:rFonts w:cs="Arial"/>
              </w:rPr>
            </w:pPr>
            <w:r w:rsidRPr="00D325C2">
              <w:rPr>
                <w:rFonts w:cs="Arial"/>
              </w:rPr>
              <w:t xml:space="preserve">Do </w:t>
            </w:r>
            <w:r w:rsidRPr="00C81BF7">
              <w:rPr>
                <w:rFonts w:cs="Arial"/>
                <w:b/>
                <w:bCs/>
              </w:rPr>
              <w:t>1. 12.</w:t>
            </w:r>
            <w:r w:rsidRPr="00D325C2">
              <w:rPr>
                <w:rFonts w:cs="Arial"/>
              </w:rPr>
              <w:t xml:space="preserve"> škola jmenuje</w:t>
            </w:r>
            <w:r w:rsidRPr="00A52637">
              <w:rPr>
                <w:rFonts w:cs="Arial"/>
              </w:rPr>
              <w:t xml:space="preserve"> vedoucího práce, který dále žákovi předává pokyny k obsahu, roz</w:t>
            </w:r>
            <w:r w:rsidR="006414C0">
              <w:rPr>
                <w:rFonts w:cs="Arial"/>
              </w:rPr>
              <w:softHyphen/>
            </w:r>
            <w:r w:rsidRPr="00A52637">
              <w:rPr>
                <w:rFonts w:cs="Arial"/>
              </w:rPr>
              <w:t>sahu a formálnímu provedení práce.</w:t>
            </w:r>
          </w:p>
          <w:p w14:paraId="53454EAB" w14:textId="77777777" w:rsidR="00193A97" w:rsidRDefault="00193A97" w:rsidP="00D325C2">
            <w:pPr>
              <w:numPr>
                <w:ilvl w:val="0"/>
                <w:numId w:val="15"/>
              </w:numPr>
              <w:spacing w:after="160"/>
              <w:jc w:val="both"/>
              <w:rPr>
                <w:rFonts w:cs="Arial"/>
              </w:rPr>
            </w:pPr>
            <w:r w:rsidRPr="00D325C2">
              <w:rPr>
                <w:rFonts w:cs="Arial"/>
              </w:rPr>
              <w:t xml:space="preserve">Do </w:t>
            </w:r>
            <w:r w:rsidRPr="00C81BF7">
              <w:rPr>
                <w:rFonts w:cs="Arial"/>
                <w:b/>
                <w:bCs/>
              </w:rPr>
              <w:t xml:space="preserve">7. 12. </w:t>
            </w:r>
            <w:r w:rsidRPr="00D325C2">
              <w:rPr>
                <w:rFonts w:cs="Arial"/>
              </w:rPr>
              <w:t>doplní vedoucí</w:t>
            </w:r>
            <w:r w:rsidRPr="00A52637">
              <w:rPr>
                <w:rFonts w:cs="Arial"/>
              </w:rPr>
              <w:t xml:space="preserve"> z</w:t>
            </w:r>
            <w:r>
              <w:rPr>
                <w:rFonts w:cs="Arial"/>
              </w:rPr>
              <w:t xml:space="preserve">adání práce (kontaktní údaje, název a obsah) a zašle jej elektronickou poštou </w:t>
            </w:r>
            <w:r w:rsidRPr="00A52637">
              <w:rPr>
                <w:rFonts w:cs="Arial"/>
              </w:rPr>
              <w:t xml:space="preserve">na </w:t>
            </w:r>
            <w:hyperlink r:id="rId12" w:history="1">
              <w:r w:rsidRPr="00D325C2">
                <w:rPr>
                  <w:rFonts w:cs="Arial"/>
                </w:rPr>
                <w:t>lacina@spszr.cz</w:t>
              </w:r>
            </w:hyperlink>
            <w:r w:rsidRPr="00A52637">
              <w:rPr>
                <w:rFonts w:cs="Arial"/>
              </w:rPr>
              <w:t xml:space="preserve"> ke schválení řediteli školy. </w:t>
            </w:r>
          </w:p>
          <w:p w14:paraId="24E7E3F8" w14:textId="77777777" w:rsidR="00193A97" w:rsidRPr="00E113A9" w:rsidRDefault="00193A97" w:rsidP="00D325C2">
            <w:pPr>
              <w:numPr>
                <w:ilvl w:val="0"/>
                <w:numId w:val="15"/>
              </w:numPr>
              <w:spacing w:after="160"/>
              <w:jc w:val="both"/>
              <w:rPr>
                <w:rFonts w:cs="Arial"/>
              </w:rPr>
            </w:pPr>
            <w:r w:rsidRPr="00D325C2">
              <w:rPr>
                <w:rFonts w:cs="Arial"/>
              </w:rPr>
              <w:t xml:space="preserve">Do </w:t>
            </w:r>
            <w:r w:rsidRPr="00C81BF7">
              <w:rPr>
                <w:rFonts w:cs="Arial"/>
                <w:b/>
                <w:bCs/>
              </w:rPr>
              <w:t>15. 12.</w:t>
            </w:r>
            <w:r w:rsidRPr="00D325C2">
              <w:rPr>
                <w:rFonts w:cs="Arial"/>
              </w:rPr>
              <w:t xml:space="preserve"> předá </w:t>
            </w:r>
            <w:r w:rsidR="00A52637" w:rsidRPr="00D325C2">
              <w:rPr>
                <w:rFonts w:cs="Arial"/>
              </w:rPr>
              <w:t>škola</w:t>
            </w:r>
            <w:r w:rsidR="00A52637" w:rsidRPr="00A52637">
              <w:rPr>
                <w:rFonts w:cs="Arial"/>
              </w:rPr>
              <w:t xml:space="preserve"> žákovi </w:t>
            </w:r>
            <w:r w:rsidRPr="00A52637">
              <w:rPr>
                <w:rFonts w:cs="Arial"/>
              </w:rPr>
              <w:t>zadání (v případě kladného rozhodnutí o pokračování DPMZ).</w:t>
            </w:r>
            <w:r w:rsidR="00E113A9">
              <w:rPr>
                <w:rFonts w:cs="Arial"/>
              </w:rPr>
              <w:t xml:space="preserve"> </w:t>
            </w:r>
            <w:r w:rsidRPr="00E113A9">
              <w:rPr>
                <w:rFonts w:cs="Arial"/>
              </w:rPr>
              <w:t>Přihlášení k projektové praktické maturitní zkoušce je závazné a nelze jej změnit.</w:t>
            </w:r>
          </w:p>
          <w:p w14:paraId="6F215F82" w14:textId="77777777" w:rsidR="00193A97" w:rsidRPr="00A52637" w:rsidRDefault="00193A97" w:rsidP="00D325C2">
            <w:pPr>
              <w:pStyle w:val="Odstavecseseznamem"/>
              <w:numPr>
                <w:ilvl w:val="0"/>
                <w:numId w:val="15"/>
              </w:numPr>
              <w:spacing w:after="1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325C2">
              <w:rPr>
                <w:rFonts w:ascii="Arial" w:hAnsi="Arial" w:cs="Arial"/>
                <w:sz w:val="20"/>
                <w:szCs w:val="20"/>
              </w:rPr>
              <w:t xml:space="preserve">Do </w:t>
            </w:r>
            <w:r w:rsidRPr="00C81BF7">
              <w:rPr>
                <w:rFonts w:ascii="Arial" w:hAnsi="Arial" w:cs="Arial"/>
                <w:b/>
                <w:bCs/>
                <w:sz w:val="20"/>
                <w:szCs w:val="20"/>
              </w:rPr>
              <w:t>1. 4.</w:t>
            </w:r>
            <w:r w:rsidRPr="00D325C2">
              <w:rPr>
                <w:rFonts w:ascii="Arial" w:hAnsi="Arial" w:cs="Arial"/>
                <w:sz w:val="20"/>
                <w:szCs w:val="20"/>
              </w:rPr>
              <w:t xml:space="preserve"> jmenuje </w:t>
            </w:r>
            <w:r w:rsidR="00E113A9">
              <w:rPr>
                <w:rFonts w:ascii="Arial" w:hAnsi="Arial" w:cs="Arial"/>
                <w:sz w:val="20"/>
                <w:szCs w:val="20"/>
              </w:rPr>
              <w:t>příslušná oborová předmětová komise</w:t>
            </w:r>
            <w:r w:rsidRPr="00A52637">
              <w:rPr>
                <w:rFonts w:ascii="Arial" w:hAnsi="Arial" w:cs="Arial"/>
                <w:sz w:val="20"/>
                <w:szCs w:val="20"/>
              </w:rPr>
              <w:t xml:space="preserve"> oponenta práce.</w:t>
            </w:r>
          </w:p>
          <w:p w14:paraId="6E59E3D4" w14:textId="43BA4753" w:rsidR="00BA3534" w:rsidRPr="00C61578" w:rsidRDefault="00443D74" w:rsidP="00D325C2">
            <w:pPr>
              <w:numPr>
                <w:ilvl w:val="0"/>
                <w:numId w:val="15"/>
              </w:numPr>
              <w:spacing w:after="160"/>
              <w:jc w:val="both"/>
              <w:rPr>
                <w:rFonts w:cs="Arial"/>
              </w:rPr>
            </w:pPr>
            <w:r w:rsidRPr="00C61578">
              <w:rPr>
                <w:rFonts w:cs="Arial"/>
                <w:b/>
              </w:rPr>
              <w:t>Každý ž</w:t>
            </w:r>
            <w:r w:rsidR="00586BA6" w:rsidRPr="00C61578">
              <w:rPr>
                <w:rFonts w:cs="Arial"/>
                <w:b/>
              </w:rPr>
              <w:t xml:space="preserve">ák musí odevzdat </w:t>
            </w:r>
            <w:r w:rsidR="00AF2DC6" w:rsidRPr="00C61578">
              <w:rPr>
                <w:rFonts w:cs="Arial"/>
                <w:b/>
              </w:rPr>
              <w:t>jeden</w:t>
            </w:r>
            <w:r w:rsidR="00586BA6" w:rsidRPr="00C61578">
              <w:rPr>
                <w:rFonts w:cs="Arial"/>
                <w:b/>
              </w:rPr>
              <w:t xml:space="preserve"> výtisk práce </w:t>
            </w:r>
            <w:r w:rsidR="00D325C2" w:rsidRPr="00C61578">
              <w:rPr>
                <w:rFonts w:cs="Arial"/>
                <w:b/>
              </w:rPr>
              <w:t xml:space="preserve">vč. elektronické podoby </w:t>
            </w:r>
            <w:r w:rsidR="00586BA6" w:rsidRPr="00C61578">
              <w:rPr>
                <w:rFonts w:cs="Arial"/>
                <w:b/>
              </w:rPr>
              <w:t xml:space="preserve">vedoucímu </w:t>
            </w:r>
            <w:r w:rsidR="00AF2DC6" w:rsidRPr="00C61578">
              <w:rPr>
                <w:rFonts w:cs="Arial"/>
                <w:b/>
              </w:rPr>
              <w:t>práce</w:t>
            </w:r>
            <w:r w:rsidR="00AF2DC6" w:rsidRPr="00C61578">
              <w:rPr>
                <w:rFonts w:cs="Arial"/>
              </w:rPr>
              <w:t xml:space="preserve"> </w:t>
            </w:r>
            <w:r w:rsidR="00586BA6" w:rsidRPr="00C61578">
              <w:rPr>
                <w:rFonts w:cs="Arial"/>
                <w:b/>
              </w:rPr>
              <w:t>n</w:t>
            </w:r>
            <w:r w:rsidR="00BA3534" w:rsidRPr="00C61578">
              <w:rPr>
                <w:rFonts w:cs="Arial"/>
                <w:b/>
              </w:rPr>
              <w:t xml:space="preserve">ejpozději </w:t>
            </w:r>
            <w:r w:rsidR="00C61578" w:rsidRPr="00C61578">
              <w:rPr>
                <w:rFonts w:cs="Arial"/>
                <w:b/>
              </w:rPr>
              <w:t>7 kalendářních dnů</w:t>
            </w:r>
            <w:r w:rsidR="00C61578">
              <w:rPr>
                <w:rFonts w:cs="Arial"/>
              </w:rPr>
              <w:t xml:space="preserve"> před</w:t>
            </w:r>
            <w:r w:rsidR="00BA3534" w:rsidRPr="00C61578">
              <w:rPr>
                <w:rFonts w:cs="Arial"/>
              </w:rPr>
              <w:t xml:space="preserve"> </w:t>
            </w:r>
            <w:r w:rsidR="00C61578">
              <w:rPr>
                <w:rFonts w:cs="Arial"/>
              </w:rPr>
              <w:t xml:space="preserve">termínem </w:t>
            </w:r>
            <w:r w:rsidR="00BA3534" w:rsidRPr="00C61578">
              <w:rPr>
                <w:rFonts w:cs="Arial"/>
              </w:rPr>
              <w:t>předání vysvědčení 2.</w:t>
            </w:r>
            <w:r w:rsidR="00FD59B7" w:rsidRPr="00C61578">
              <w:rPr>
                <w:rFonts w:cs="Arial"/>
              </w:rPr>
              <w:t> </w:t>
            </w:r>
            <w:r w:rsidR="00BA3534" w:rsidRPr="00C61578">
              <w:rPr>
                <w:rFonts w:cs="Arial"/>
              </w:rPr>
              <w:t>pololetí 4. ročníku</w:t>
            </w:r>
            <w:r w:rsidR="00AF2DC6" w:rsidRPr="00C61578">
              <w:rPr>
                <w:rFonts w:cs="Arial"/>
              </w:rPr>
              <w:t>.</w:t>
            </w:r>
            <w:r w:rsidRPr="00C61578">
              <w:rPr>
                <w:rFonts w:cs="Arial"/>
              </w:rPr>
              <w:t xml:space="preserve"> Vedoucí zajistí uložení práce do informačního systému školy.</w:t>
            </w:r>
          </w:p>
          <w:p w14:paraId="0986218C" w14:textId="77777777" w:rsidR="009E6725" w:rsidRPr="00D325C2" w:rsidRDefault="00BA3534" w:rsidP="00D325C2">
            <w:pPr>
              <w:numPr>
                <w:ilvl w:val="0"/>
                <w:numId w:val="15"/>
              </w:numPr>
              <w:spacing w:after="160"/>
              <w:jc w:val="both"/>
              <w:rPr>
                <w:rFonts w:cs="Arial"/>
              </w:rPr>
            </w:pPr>
            <w:r w:rsidRPr="00D325C2">
              <w:rPr>
                <w:rFonts w:cs="Arial"/>
              </w:rPr>
              <w:t>Neodevzdá-li žák</w:t>
            </w:r>
            <w:r w:rsidRPr="00BA3534">
              <w:rPr>
                <w:rFonts w:cs="Arial"/>
              </w:rPr>
              <w:t xml:space="preserve"> pro vážné důvody práci ve stanoveném termínu, omluví se písemně řediteli školy nejpozději v den stanovený pro odevzdání maturitní práce</w:t>
            </w:r>
            <w:r w:rsidR="00CC128A">
              <w:rPr>
                <w:rFonts w:cs="Arial"/>
              </w:rPr>
              <w:t>. U</w:t>
            </w:r>
            <w:r w:rsidRPr="00BA3534">
              <w:rPr>
                <w:rFonts w:cs="Arial"/>
              </w:rPr>
              <w:t xml:space="preserve">zná-li ředitel školy omluvu žáka, určí žákovi náhradní termín pro odevzdání. </w:t>
            </w:r>
          </w:p>
          <w:p w14:paraId="79C1B021" w14:textId="75A10325" w:rsidR="00BA3534" w:rsidRPr="00D325C2" w:rsidRDefault="00BA3534" w:rsidP="00D325C2">
            <w:pPr>
              <w:numPr>
                <w:ilvl w:val="0"/>
                <w:numId w:val="15"/>
              </w:numPr>
              <w:spacing w:after="160"/>
              <w:jc w:val="both"/>
              <w:rPr>
                <w:rFonts w:cs="Arial"/>
              </w:rPr>
            </w:pPr>
            <w:r w:rsidRPr="00BA3534">
              <w:rPr>
                <w:rFonts w:cs="Arial"/>
              </w:rPr>
              <w:t>Pokud žák maturitní práci neodevzdá v termínu nebo pokud mu omluva nebyla uznána, posuzuje se, jako by danou zkoušku vykonal neúspěšně a bude tuto část maturitní zkoušky skládat v</w:t>
            </w:r>
            <w:r w:rsidR="00C61578">
              <w:rPr>
                <w:rFonts w:cs="Arial"/>
              </w:rPr>
              <w:t xml:space="preserve"> příštím maturitním </w:t>
            </w:r>
            <w:r w:rsidRPr="00BA3534">
              <w:rPr>
                <w:rFonts w:cs="Arial"/>
              </w:rPr>
              <w:t>termínu.</w:t>
            </w:r>
            <w:r>
              <w:rPr>
                <w:rFonts w:cs="Arial"/>
              </w:rPr>
              <w:t xml:space="preserve"> T</w:t>
            </w:r>
            <w:r w:rsidRPr="00BA3534">
              <w:rPr>
                <w:rFonts w:cs="Arial"/>
              </w:rPr>
              <w:t>éma a zadání</w:t>
            </w:r>
            <w:r w:rsidRPr="00D325C2">
              <w:rPr>
                <w:rFonts w:cs="Arial"/>
              </w:rPr>
              <w:t xml:space="preserve"> maturitní práce se zachovává i pro opra</w:t>
            </w:r>
            <w:r w:rsidR="00CC128A" w:rsidRPr="00D325C2">
              <w:rPr>
                <w:rFonts w:cs="Arial"/>
              </w:rPr>
              <w:t>vnou zkoušku a náhradní zkoušku.</w:t>
            </w:r>
          </w:p>
          <w:p w14:paraId="168ECBA4" w14:textId="6E792A71" w:rsidR="00193A97" w:rsidRPr="00A52637" w:rsidRDefault="00193A97" w:rsidP="00D325C2">
            <w:pPr>
              <w:numPr>
                <w:ilvl w:val="0"/>
                <w:numId w:val="15"/>
              </w:numPr>
              <w:spacing w:after="160"/>
              <w:jc w:val="both"/>
              <w:rPr>
                <w:rFonts w:cs="Arial"/>
              </w:rPr>
            </w:pPr>
            <w:r w:rsidRPr="00C61578">
              <w:rPr>
                <w:rFonts w:cs="Arial"/>
                <w:b/>
              </w:rPr>
              <w:t xml:space="preserve">Vedoucí </w:t>
            </w:r>
            <w:r w:rsidR="003265C5" w:rsidRPr="00C61578">
              <w:rPr>
                <w:rFonts w:cs="Arial"/>
                <w:b/>
              </w:rPr>
              <w:t xml:space="preserve">předá práci </w:t>
            </w:r>
            <w:r w:rsidR="00E57A99" w:rsidRPr="00C61578">
              <w:rPr>
                <w:rFonts w:cs="Arial"/>
                <w:b/>
              </w:rPr>
              <w:t xml:space="preserve">v papírové či elektronické podobě </w:t>
            </w:r>
            <w:r w:rsidR="003265C5" w:rsidRPr="00C61578">
              <w:rPr>
                <w:rFonts w:cs="Arial"/>
                <w:b/>
              </w:rPr>
              <w:t xml:space="preserve">oponentovi a oba </w:t>
            </w:r>
            <w:r w:rsidRPr="00C61578">
              <w:rPr>
                <w:rFonts w:cs="Arial"/>
                <w:b/>
              </w:rPr>
              <w:t>do 7 kalendářních dnů</w:t>
            </w:r>
            <w:r w:rsidRPr="00C61578">
              <w:rPr>
                <w:rFonts w:cs="Arial"/>
              </w:rPr>
              <w:t xml:space="preserve"> </w:t>
            </w:r>
            <w:r w:rsidRPr="00C61578">
              <w:rPr>
                <w:rFonts w:cs="Arial"/>
                <w:b/>
              </w:rPr>
              <w:t>od uvedeného dne</w:t>
            </w:r>
            <w:r w:rsidR="006414C0" w:rsidRPr="00C61578">
              <w:rPr>
                <w:rFonts w:cs="Arial"/>
                <w:b/>
              </w:rPr>
              <w:t xml:space="preserve"> pro odevzdání práce</w:t>
            </w:r>
            <w:r w:rsidRPr="00C61578">
              <w:rPr>
                <w:rFonts w:cs="Arial"/>
                <w:b/>
              </w:rPr>
              <w:t xml:space="preserve"> vypracuj</w:t>
            </w:r>
            <w:r w:rsidR="003265C5" w:rsidRPr="00C61578">
              <w:rPr>
                <w:rFonts w:cs="Arial"/>
                <w:b/>
              </w:rPr>
              <w:t>í</w:t>
            </w:r>
            <w:r w:rsidRPr="00C61578">
              <w:rPr>
                <w:rFonts w:cs="Arial"/>
                <w:b/>
              </w:rPr>
              <w:t xml:space="preserve"> posudek</w:t>
            </w:r>
            <w:r w:rsidRPr="00A52637">
              <w:rPr>
                <w:rFonts w:cs="Arial"/>
              </w:rPr>
              <w:t xml:space="preserve"> </w:t>
            </w:r>
            <w:r w:rsidR="00CC128A">
              <w:rPr>
                <w:rFonts w:cs="Arial"/>
              </w:rPr>
              <w:t>a pošl</w:t>
            </w:r>
            <w:r w:rsidR="003265C5">
              <w:rPr>
                <w:rFonts w:cs="Arial"/>
              </w:rPr>
              <w:t>ou jej</w:t>
            </w:r>
            <w:r w:rsidR="00CC128A">
              <w:rPr>
                <w:rFonts w:cs="Arial"/>
              </w:rPr>
              <w:t xml:space="preserve"> </w:t>
            </w:r>
            <w:r w:rsidRPr="00A52637">
              <w:rPr>
                <w:rFonts w:cs="Arial"/>
              </w:rPr>
              <w:t>v elektronické podobě studentovi</w:t>
            </w:r>
            <w:r w:rsidR="003265C5">
              <w:rPr>
                <w:rFonts w:cs="Arial"/>
              </w:rPr>
              <w:t>.</w:t>
            </w:r>
            <w:r w:rsidR="00CC128A">
              <w:rPr>
                <w:rFonts w:cs="Arial"/>
              </w:rPr>
              <w:t xml:space="preserve"> </w:t>
            </w:r>
            <w:r w:rsidR="003265C5" w:rsidRPr="00D325C2">
              <w:rPr>
                <w:rFonts w:cs="Arial"/>
              </w:rPr>
              <w:t>Vedoucí i oponent</w:t>
            </w:r>
            <w:r w:rsidR="003265C5">
              <w:rPr>
                <w:rFonts w:cs="Arial"/>
              </w:rPr>
              <w:t xml:space="preserve"> </w:t>
            </w:r>
            <w:r w:rsidR="00CC128A">
              <w:rPr>
                <w:rFonts w:cs="Arial"/>
              </w:rPr>
              <w:t>před</w:t>
            </w:r>
            <w:r w:rsidR="003265C5">
              <w:rPr>
                <w:rFonts w:cs="Arial"/>
              </w:rPr>
              <w:t>ají</w:t>
            </w:r>
            <w:r w:rsidR="00CC128A">
              <w:rPr>
                <w:rFonts w:cs="Arial"/>
              </w:rPr>
              <w:t xml:space="preserve"> </w:t>
            </w:r>
            <w:r w:rsidR="003265C5">
              <w:rPr>
                <w:rFonts w:cs="Arial"/>
              </w:rPr>
              <w:t xml:space="preserve">v uvedeném termínu </w:t>
            </w:r>
            <w:r w:rsidR="00CC128A">
              <w:rPr>
                <w:rFonts w:cs="Arial"/>
              </w:rPr>
              <w:t xml:space="preserve">posudek v elektronické </w:t>
            </w:r>
            <w:r w:rsidR="003265C5">
              <w:rPr>
                <w:rFonts w:cs="Arial"/>
              </w:rPr>
              <w:t>a</w:t>
            </w:r>
            <w:r w:rsidR="00CC128A">
              <w:rPr>
                <w:rFonts w:cs="Arial"/>
              </w:rPr>
              <w:t xml:space="preserve"> písemné podobě</w:t>
            </w:r>
            <w:r w:rsidR="003265C5">
              <w:rPr>
                <w:rFonts w:cs="Arial"/>
              </w:rPr>
              <w:t xml:space="preserve"> také třídnímu učiteli</w:t>
            </w:r>
            <w:r w:rsidR="00CC128A">
              <w:rPr>
                <w:rFonts w:cs="Arial"/>
              </w:rPr>
              <w:t>.</w:t>
            </w:r>
          </w:p>
          <w:p w14:paraId="7F270A8C" w14:textId="77777777" w:rsidR="00850CC7" w:rsidRDefault="00193A97" w:rsidP="00D325C2">
            <w:pPr>
              <w:numPr>
                <w:ilvl w:val="0"/>
                <w:numId w:val="15"/>
              </w:numPr>
              <w:spacing w:after="160"/>
              <w:jc w:val="both"/>
              <w:rPr>
                <w:rFonts w:cs="Arial"/>
              </w:rPr>
            </w:pPr>
            <w:r w:rsidRPr="00D325C2">
              <w:rPr>
                <w:rFonts w:cs="Arial"/>
              </w:rPr>
              <w:t>Obhajoba</w:t>
            </w:r>
            <w:r w:rsidRPr="00850CC7">
              <w:rPr>
                <w:rFonts w:cs="Arial"/>
              </w:rPr>
              <w:t xml:space="preserve"> </w:t>
            </w:r>
            <w:r w:rsidRPr="00D325C2">
              <w:rPr>
                <w:rFonts w:cs="Arial"/>
              </w:rPr>
              <w:t>práce</w:t>
            </w:r>
            <w:r w:rsidRPr="00850CC7">
              <w:rPr>
                <w:rFonts w:cs="Arial"/>
              </w:rPr>
              <w:t xml:space="preserve"> se uskuteční v termínu konání profilových maturitních zkoušek</w:t>
            </w:r>
            <w:r w:rsidR="00E113A9" w:rsidRPr="00850CC7">
              <w:rPr>
                <w:rFonts w:cs="Arial"/>
              </w:rPr>
              <w:t xml:space="preserve"> a musí se jí </w:t>
            </w:r>
            <w:r w:rsidR="00E113A9" w:rsidRPr="00D325C2">
              <w:rPr>
                <w:rFonts w:cs="Arial"/>
              </w:rPr>
              <w:t>zúčastnit vedoucí i oponent</w:t>
            </w:r>
            <w:r w:rsidR="00E113A9" w:rsidRPr="00850CC7">
              <w:rPr>
                <w:rFonts w:cs="Arial"/>
              </w:rPr>
              <w:t>.</w:t>
            </w:r>
            <w:r w:rsidRPr="00850CC7">
              <w:rPr>
                <w:rFonts w:cs="Arial"/>
              </w:rPr>
              <w:t xml:space="preserve"> </w:t>
            </w:r>
          </w:p>
          <w:p w14:paraId="17CC9100" w14:textId="6C87E0D1" w:rsidR="00122E18" w:rsidRPr="003F6782" w:rsidRDefault="00122E18" w:rsidP="00D325C2">
            <w:pPr>
              <w:numPr>
                <w:ilvl w:val="0"/>
                <w:numId w:val="15"/>
              </w:numPr>
              <w:spacing w:after="160"/>
              <w:jc w:val="both"/>
              <w:rPr>
                <w:rFonts w:cs="Arial"/>
                <w:highlight w:val="yellow"/>
              </w:rPr>
            </w:pPr>
            <w:r w:rsidRPr="003F6782">
              <w:rPr>
                <w:rFonts w:cs="Arial"/>
                <w:highlight w:val="yellow"/>
              </w:rPr>
              <w:t>Předpokladem pro zadání dlouhodobé maturitní práce je účast v</w:t>
            </w:r>
            <w:r w:rsidR="002325FB" w:rsidRPr="003F6782">
              <w:rPr>
                <w:rFonts w:cs="Arial"/>
                <w:highlight w:val="yellow"/>
              </w:rPr>
              <w:t xml:space="preserve"> </w:t>
            </w:r>
            <w:r w:rsidRPr="003F6782">
              <w:rPr>
                <w:rFonts w:cs="Arial"/>
                <w:highlight w:val="yellow"/>
              </w:rPr>
              <w:t>soutěž</w:t>
            </w:r>
            <w:r w:rsidR="008A4427" w:rsidRPr="003F6782">
              <w:rPr>
                <w:rFonts w:cs="Arial"/>
                <w:highlight w:val="yellow"/>
              </w:rPr>
              <w:t>i</w:t>
            </w:r>
            <w:r w:rsidRPr="003F6782">
              <w:rPr>
                <w:rFonts w:cs="Arial"/>
                <w:highlight w:val="yellow"/>
              </w:rPr>
              <w:t xml:space="preserve"> </w:t>
            </w:r>
            <w:r w:rsidRPr="003F6782">
              <w:rPr>
                <w:rFonts w:cs="Arial"/>
                <w:b/>
                <w:highlight w:val="yellow"/>
              </w:rPr>
              <w:t>Středoškolská odborná činnost</w:t>
            </w:r>
            <w:r w:rsidR="008A4427" w:rsidRPr="003F6782">
              <w:rPr>
                <w:rFonts w:cs="Arial"/>
                <w:b/>
                <w:highlight w:val="yellow"/>
              </w:rPr>
              <w:t xml:space="preserve"> </w:t>
            </w:r>
            <w:r w:rsidR="008A4427" w:rsidRPr="003F6782">
              <w:rPr>
                <w:rFonts w:cs="Arial"/>
                <w:highlight w:val="yellow"/>
              </w:rPr>
              <w:t>(školní, okresní, krajské, celostátní kolo) a v soutěži o Nejlepší maturitní projekt ŽĎAS</w:t>
            </w:r>
            <w:r w:rsidRPr="003F6782">
              <w:rPr>
                <w:rFonts w:cs="Arial"/>
                <w:highlight w:val="yellow"/>
              </w:rPr>
              <w:t xml:space="preserve">. Školní kolo soutěže bývá obvykle </w:t>
            </w:r>
            <w:r w:rsidR="007C228A" w:rsidRPr="003F6782">
              <w:rPr>
                <w:rFonts w:cs="Arial"/>
                <w:highlight w:val="yellow"/>
              </w:rPr>
              <w:t>v polovině</w:t>
            </w:r>
            <w:r w:rsidRPr="003F6782">
              <w:rPr>
                <w:rFonts w:cs="Arial"/>
                <w:highlight w:val="yellow"/>
              </w:rPr>
              <w:t xml:space="preserve"> března, a proto musí být práce zpracována dříve, než jsou uváděné termíny.</w:t>
            </w:r>
          </w:p>
          <w:p w14:paraId="1DE37575" w14:textId="77777777" w:rsidR="00122E18" w:rsidRPr="00A52637" w:rsidRDefault="00122E18" w:rsidP="00EF4871">
            <w:pPr>
              <w:spacing w:after="160"/>
              <w:jc w:val="both"/>
              <w:rPr>
                <w:rFonts w:cs="Arial"/>
              </w:rPr>
            </w:pPr>
          </w:p>
        </w:tc>
      </w:tr>
    </w:tbl>
    <w:p w14:paraId="259F300D" w14:textId="77777777" w:rsidR="001B0EEA" w:rsidRPr="000723EC" w:rsidRDefault="001B0EEA" w:rsidP="00264589">
      <w:pPr>
        <w:rPr>
          <w:rFonts w:cs="Arial"/>
          <w:szCs w:val="40"/>
        </w:rPr>
      </w:pPr>
    </w:p>
    <w:sectPr w:rsidR="001B0EEA" w:rsidRPr="000723EC" w:rsidSect="00173754">
      <w:headerReference w:type="default" r:id="rId13"/>
      <w:footerReference w:type="default" r:id="rId14"/>
      <w:pgSz w:w="11906" w:h="16838" w:code="9"/>
      <w:pgMar w:top="1134" w:right="1304" w:bottom="567" w:left="1304" w:header="567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75B56" w14:textId="77777777" w:rsidR="00455A3A" w:rsidRDefault="00455A3A">
      <w:r>
        <w:separator/>
      </w:r>
    </w:p>
  </w:endnote>
  <w:endnote w:type="continuationSeparator" w:id="0">
    <w:p w14:paraId="342A548A" w14:textId="77777777" w:rsidR="00455A3A" w:rsidRDefault="00455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4FEF6" w14:textId="77777777" w:rsidR="00B0766D" w:rsidRDefault="00B0766D">
    <w:pPr>
      <w:pStyle w:val="Zkladntext"/>
      <w:tabs>
        <w:tab w:val="left" w:pos="798"/>
        <w:tab w:val="left" w:pos="4389"/>
        <w:tab w:val="center" w:pos="4680"/>
        <w:tab w:val="left" w:pos="9120"/>
        <w:tab w:val="right" w:pos="9360"/>
      </w:tabs>
      <w:ind w:firstLine="0"/>
      <w:jc w:val="righ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A986C8" w14:textId="77777777" w:rsidR="00455A3A" w:rsidRDefault="00455A3A">
      <w:r>
        <w:separator/>
      </w:r>
    </w:p>
  </w:footnote>
  <w:footnote w:type="continuationSeparator" w:id="0">
    <w:p w14:paraId="194A00AA" w14:textId="77777777" w:rsidR="00455A3A" w:rsidRDefault="00455A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0A9A2" w14:textId="37399DE9" w:rsidR="00BB4B0B" w:rsidRPr="00B4236F" w:rsidRDefault="00F026DD" w:rsidP="00BB4B0B">
    <w:pPr>
      <w:pStyle w:val="Zhlav"/>
    </w:pPr>
    <w:r>
      <w:rPr>
        <w:noProof/>
      </w:rPr>
      <w:drawing>
        <wp:inline distT="0" distB="0" distL="0" distR="0" wp14:anchorId="7EBA11D4" wp14:editId="43373002">
          <wp:extent cx="5761355" cy="609600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B4FF7"/>
    <w:multiLevelType w:val="hybridMultilevel"/>
    <w:tmpl w:val="0C240EE6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B3096C"/>
    <w:multiLevelType w:val="hybridMultilevel"/>
    <w:tmpl w:val="76E46768"/>
    <w:lvl w:ilvl="0" w:tplc="11507816">
      <w:numFmt w:val="bullet"/>
      <w:lvlText w:val="-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" w15:restartNumberingAfterBreak="0">
    <w:nsid w:val="13AB4E0D"/>
    <w:multiLevelType w:val="hybridMultilevel"/>
    <w:tmpl w:val="2E420F2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C3B78"/>
    <w:multiLevelType w:val="hybridMultilevel"/>
    <w:tmpl w:val="74C08AB0"/>
    <w:lvl w:ilvl="0" w:tplc="0BF890EE">
      <w:numFmt w:val="bullet"/>
      <w:lvlText w:val="-"/>
      <w:lvlJc w:val="left"/>
      <w:pPr>
        <w:ind w:left="19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4" w15:restartNumberingAfterBreak="0">
    <w:nsid w:val="1C5B16A5"/>
    <w:multiLevelType w:val="hybridMultilevel"/>
    <w:tmpl w:val="C166EC96"/>
    <w:lvl w:ilvl="0" w:tplc="0405000F">
      <w:start w:val="1"/>
      <w:numFmt w:val="decimal"/>
      <w:lvlText w:val="%1."/>
      <w:lvlJc w:val="left"/>
      <w:pPr>
        <w:tabs>
          <w:tab w:val="num" w:pos="771"/>
        </w:tabs>
        <w:ind w:left="771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91"/>
        </w:tabs>
        <w:ind w:left="149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211"/>
        </w:tabs>
        <w:ind w:left="221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931"/>
        </w:tabs>
        <w:ind w:left="293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51"/>
        </w:tabs>
        <w:ind w:left="365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71"/>
        </w:tabs>
        <w:ind w:left="437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91"/>
        </w:tabs>
        <w:ind w:left="509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811"/>
        </w:tabs>
        <w:ind w:left="581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531"/>
        </w:tabs>
        <w:ind w:left="6531" w:hanging="180"/>
      </w:pPr>
    </w:lvl>
  </w:abstractNum>
  <w:abstractNum w:abstractNumId="5" w15:restartNumberingAfterBreak="0">
    <w:nsid w:val="233F5969"/>
    <w:multiLevelType w:val="hybridMultilevel"/>
    <w:tmpl w:val="72C0AFF6"/>
    <w:lvl w:ilvl="0" w:tplc="26469CA8">
      <w:start w:val="1"/>
      <w:numFmt w:val="lowerLetter"/>
      <w:lvlText w:val="%1)"/>
      <w:lvlJc w:val="left"/>
      <w:pPr>
        <w:ind w:left="3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14" w:hanging="360"/>
      </w:pPr>
    </w:lvl>
    <w:lvl w:ilvl="2" w:tplc="0405001B" w:tentative="1">
      <w:start w:val="1"/>
      <w:numFmt w:val="lowerRoman"/>
      <w:lvlText w:val="%3."/>
      <w:lvlJc w:val="right"/>
      <w:pPr>
        <w:ind w:left="1834" w:hanging="180"/>
      </w:pPr>
    </w:lvl>
    <w:lvl w:ilvl="3" w:tplc="0405000F" w:tentative="1">
      <w:start w:val="1"/>
      <w:numFmt w:val="decimal"/>
      <w:lvlText w:val="%4."/>
      <w:lvlJc w:val="left"/>
      <w:pPr>
        <w:ind w:left="2554" w:hanging="360"/>
      </w:pPr>
    </w:lvl>
    <w:lvl w:ilvl="4" w:tplc="04050019" w:tentative="1">
      <w:start w:val="1"/>
      <w:numFmt w:val="lowerLetter"/>
      <w:lvlText w:val="%5."/>
      <w:lvlJc w:val="left"/>
      <w:pPr>
        <w:ind w:left="3274" w:hanging="360"/>
      </w:pPr>
    </w:lvl>
    <w:lvl w:ilvl="5" w:tplc="0405001B" w:tentative="1">
      <w:start w:val="1"/>
      <w:numFmt w:val="lowerRoman"/>
      <w:lvlText w:val="%6."/>
      <w:lvlJc w:val="right"/>
      <w:pPr>
        <w:ind w:left="3994" w:hanging="180"/>
      </w:pPr>
    </w:lvl>
    <w:lvl w:ilvl="6" w:tplc="0405000F" w:tentative="1">
      <w:start w:val="1"/>
      <w:numFmt w:val="decimal"/>
      <w:lvlText w:val="%7."/>
      <w:lvlJc w:val="left"/>
      <w:pPr>
        <w:ind w:left="4714" w:hanging="360"/>
      </w:pPr>
    </w:lvl>
    <w:lvl w:ilvl="7" w:tplc="04050019" w:tentative="1">
      <w:start w:val="1"/>
      <w:numFmt w:val="lowerLetter"/>
      <w:lvlText w:val="%8."/>
      <w:lvlJc w:val="left"/>
      <w:pPr>
        <w:ind w:left="5434" w:hanging="360"/>
      </w:pPr>
    </w:lvl>
    <w:lvl w:ilvl="8" w:tplc="040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25D93940"/>
    <w:multiLevelType w:val="hybridMultilevel"/>
    <w:tmpl w:val="20C2282E"/>
    <w:lvl w:ilvl="0" w:tplc="E25CA31A">
      <w:start w:val="1"/>
      <w:numFmt w:val="decimal"/>
      <w:pStyle w:val="Normalisl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7C57575"/>
    <w:multiLevelType w:val="hybridMultilevel"/>
    <w:tmpl w:val="2F74F41E"/>
    <w:lvl w:ilvl="0" w:tplc="2BBAE1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A842B1"/>
    <w:multiLevelType w:val="hybridMultilevel"/>
    <w:tmpl w:val="9AF8C7A8"/>
    <w:lvl w:ilvl="0" w:tplc="B7FE2750">
      <w:start w:val="1"/>
      <w:numFmt w:val="bullet"/>
      <w:lvlText w:val=""/>
      <w:lvlJc w:val="left"/>
      <w:pPr>
        <w:ind w:left="284" w:hanging="57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111A5E"/>
    <w:multiLevelType w:val="hybridMultilevel"/>
    <w:tmpl w:val="6C08C984"/>
    <w:lvl w:ilvl="0" w:tplc="3F8A0F0A">
      <w:numFmt w:val="bullet"/>
      <w:lvlText w:val="-"/>
      <w:lvlJc w:val="left"/>
      <w:pPr>
        <w:ind w:left="19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0" w15:restartNumberingAfterBreak="0">
    <w:nsid w:val="4276651B"/>
    <w:multiLevelType w:val="hybridMultilevel"/>
    <w:tmpl w:val="92A2F7C0"/>
    <w:lvl w:ilvl="0" w:tplc="4BBA75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04DF2"/>
    <w:multiLevelType w:val="hybridMultilevel"/>
    <w:tmpl w:val="E1BA53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B671D8"/>
    <w:multiLevelType w:val="hybridMultilevel"/>
    <w:tmpl w:val="95F0AFF0"/>
    <w:lvl w:ilvl="0" w:tplc="5EB4A5E4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355B1C"/>
    <w:multiLevelType w:val="hybridMultilevel"/>
    <w:tmpl w:val="FECC7AA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316F37"/>
    <w:multiLevelType w:val="hybridMultilevel"/>
    <w:tmpl w:val="A3744192"/>
    <w:lvl w:ilvl="0" w:tplc="F4D4F9DC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9"/>
  </w:num>
  <w:num w:numId="8">
    <w:abstractNumId w:val="10"/>
  </w:num>
  <w:num w:numId="9">
    <w:abstractNumId w:val="0"/>
  </w:num>
  <w:num w:numId="10">
    <w:abstractNumId w:val="11"/>
  </w:num>
  <w:num w:numId="11">
    <w:abstractNumId w:val="2"/>
  </w:num>
  <w:num w:numId="12">
    <w:abstractNumId w:val="2"/>
  </w:num>
  <w:num w:numId="13">
    <w:abstractNumId w:val="8"/>
  </w:num>
  <w:num w:numId="14">
    <w:abstractNumId w:val="14"/>
  </w:num>
  <w:num w:numId="15">
    <w:abstractNumId w:val="1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3AC"/>
    <w:rsid w:val="000209A2"/>
    <w:rsid w:val="00053DAC"/>
    <w:rsid w:val="000723EC"/>
    <w:rsid w:val="0008299A"/>
    <w:rsid w:val="00083E09"/>
    <w:rsid w:val="00091979"/>
    <w:rsid w:val="00096E5F"/>
    <w:rsid w:val="000B058D"/>
    <w:rsid w:val="000D0668"/>
    <w:rsid w:val="000E4EFC"/>
    <w:rsid w:val="0011040D"/>
    <w:rsid w:val="00122E18"/>
    <w:rsid w:val="001405BB"/>
    <w:rsid w:val="00173754"/>
    <w:rsid w:val="00177386"/>
    <w:rsid w:val="0018178E"/>
    <w:rsid w:val="0018394F"/>
    <w:rsid w:val="00186075"/>
    <w:rsid w:val="00186C49"/>
    <w:rsid w:val="00190788"/>
    <w:rsid w:val="00193A97"/>
    <w:rsid w:val="001B0EEA"/>
    <w:rsid w:val="001B22D9"/>
    <w:rsid w:val="001B5928"/>
    <w:rsid w:val="00200995"/>
    <w:rsid w:val="00225634"/>
    <w:rsid w:val="002325FB"/>
    <w:rsid w:val="00245611"/>
    <w:rsid w:val="00264589"/>
    <w:rsid w:val="00267313"/>
    <w:rsid w:val="002A7217"/>
    <w:rsid w:val="002A7DAC"/>
    <w:rsid w:val="002B1230"/>
    <w:rsid w:val="003265C5"/>
    <w:rsid w:val="003652C8"/>
    <w:rsid w:val="0037447F"/>
    <w:rsid w:val="003878F8"/>
    <w:rsid w:val="003A7451"/>
    <w:rsid w:val="003C07BB"/>
    <w:rsid w:val="003C4273"/>
    <w:rsid w:val="003D27A3"/>
    <w:rsid w:val="003D6E77"/>
    <w:rsid w:val="003E47BE"/>
    <w:rsid w:val="003E78BF"/>
    <w:rsid w:val="003F2316"/>
    <w:rsid w:val="003F3404"/>
    <w:rsid w:val="003F6782"/>
    <w:rsid w:val="004033FD"/>
    <w:rsid w:val="00415D6D"/>
    <w:rsid w:val="00424759"/>
    <w:rsid w:val="00427A26"/>
    <w:rsid w:val="00443D74"/>
    <w:rsid w:val="00455A3A"/>
    <w:rsid w:val="004614EF"/>
    <w:rsid w:val="00473188"/>
    <w:rsid w:val="004851FA"/>
    <w:rsid w:val="00495808"/>
    <w:rsid w:val="004B3564"/>
    <w:rsid w:val="004D4D9D"/>
    <w:rsid w:val="004F0FD6"/>
    <w:rsid w:val="00502A7E"/>
    <w:rsid w:val="00525B3F"/>
    <w:rsid w:val="00530DFE"/>
    <w:rsid w:val="0054208D"/>
    <w:rsid w:val="00544985"/>
    <w:rsid w:val="00555020"/>
    <w:rsid w:val="00585BDE"/>
    <w:rsid w:val="00586BA6"/>
    <w:rsid w:val="00592F38"/>
    <w:rsid w:val="005C1A9C"/>
    <w:rsid w:val="005D5B09"/>
    <w:rsid w:val="005D7A71"/>
    <w:rsid w:val="005E3050"/>
    <w:rsid w:val="006047BF"/>
    <w:rsid w:val="006414C0"/>
    <w:rsid w:val="00647B5F"/>
    <w:rsid w:val="0068001D"/>
    <w:rsid w:val="006803B4"/>
    <w:rsid w:val="006970AD"/>
    <w:rsid w:val="006E527F"/>
    <w:rsid w:val="006E79B2"/>
    <w:rsid w:val="006F4BE4"/>
    <w:rsid w:val="00703AC6"/>
    <w:rsid w:val="007232DC"/>
    <w:rsid w:val="00727C54"/>
    <w:rsid w:val="00787010"/>
    <w:rsid w:val="007B5B37"/>
    <w:rsid w:val="007C228A"/>
    <w:rsid w:val="007C5277"/>
    <w:rsid w:val="007F2484"/>
    <w:rsid w:val="008008B2"/>
    <w:rsid w:val="0080411D"/>
    <w:rsid w:val="0081328F"/>
    <w:rsid w:val="00850CC7"/>
    <w:rsid w:val="00862829"/>
    <w:rsid w:val="008A4427"/>
    <w:rsid w:val="008C1020"/>
    <w:rsid w:val="008E10D2"/>
    <w:rsid w:val="008E2D4E"/>
    <w:rsid w:val="008F1101"/>
    <w:rsid w:val="00910FEE"/>
    <w:rsid w:val="00923BB9"/>
    <w:rsid w:val="009277ED"/>
    <w:rsid w:val="0093178C"/>
    <w:rsid w:val="00973614"/>
    <w:rsid w:val="00977102"/>
    <w:rsid w:val="00985B73"/>
    <w:rsid w:val="009A2430"/>
    <w:rsid w:val="009C189C"/>
    <w:rsid w:val="009E6725"/>
    <w:rsid w:val="00A10768"/>
    <w:rsid w:val="00A27520"/>
    <w:rsid w:val="00A52637"/>
    <w:rsid w:val="00A53EFE"/>
    <w:rsid w:val="00A63766"/>
    <w:rsid w:val="00A707B8"/>
    <w:rsid w:val="00A74EC4"/>
    <w:rsid w:val="00A75B18"/>
    <w:rsid w:val="00A81F8D"/>
    <w:rsid w:val="00A92076"/>
    <w:rsid w:val="00A92BCB"/>
    <w:rsid w:val="00AA14DB"/>
    <w:rsid w:val="00AB3F88"/>
    <w:rsid w:val="00AB7D5C"/>
    <w:rsid w:val="00AC4B1F"/>
    <w:rsid w:val="00AF2DC6"/>
    <w:rsid w:val="00B0690C"/>
    <w:rsid w:val="00B0766D"/>
    <w:rsid w:val="00B17EBB"/>
    <w:rsid w:val="00B53B72"/>
    <w:rsid w:val="00B65135"/>
    <w:rsid w:val="00B663AC"/>
    <w:rsid w:val="00B82946"/>
    <w:rsid w:val="00BA2B37"/>
    <w:rsid w:val="00BA3534"/>
    <w:rsid w:val="00BB4B0B"/>
    <w:rsid w:val="00BC6FC8"/>
    <w:rsid w:val="00BD13D7"/>
    <w:rsid w:val="00C0068F"/>
    <w:rsid w:val="00C2169A"/>
    <w:rsid w:val="00C61578"/>
    <w:rsid w:val="00C81AAB"/>
    <w:rsid w:val="00C81BF7"/>
    <w:rsid w:val="00CA1CA8"/>
    <w:rsid w:val="00CA4504"/>
    <w:rsid w:val="00CC128A"/>
    <w:rsid w:val="00CC640D"/>
    <w:rsid w:val="00CC7120"/>
    <w:rsid w:val="00CD2535"/>
    <w:rsid w:val="00CD4244"/>
    <w:rsid w:val="00CD4AA9"/>
    <w:rsid w:val="00CE1ED9"/>
    <w:rsid w:val="00D21136"/>
    <w:rsid w:val="00D325C2"/>
    <w:rsid w:val="00D37419"/>
    <w:rsid w:val="00D578C2"/>
    <w:rsid w:val="00D60AF4"/>
    <w:rsid w:val="00D821C2"/>
    <w:rsid w:val="00DB7DCC"/>
    <w:rsid w:val="00DC0B12"/>
    <w:rsid w:val="00DC52C4"/>
    <w:rsid w:val="00DD5230"/>
    <w:rsid w:val="00E07050"/>
    <w:rsid w:val="00E113A9"/>
    <w:rsid w:val="00E40E26"/>
    <w:rsid w:val="00E46772"/>
    <w:rsid w:val="00E56F32"/>
    <w:rsid w:val="00E57A99"/>
    <w:rsid w:val="00E773AC"/>
    <w:rsid w:val="00E90B71"/>
    <w:rsid w:val="00E923C6"/>
    <w:rsid w:val="00EB0468"/>
    <w:rsid w:val="00EB5A66"/>
    <w:rsid w:val="00EC5725"/>
    <w:rsid w:val="00EF45E2"/>
    <w:rsid w:val="00EF4871"/>
    <w:rsid w:val="00EF5818"/>
    <w:rsid w:val="00F001C3"/>
    <w:rsid w:val="00F00A80"/>
    <w:rsid w:val="00F026DD"/>
    <w:rsid w:val="00F041AB"/>
    <w:rsid w:val="00F10BF8"/>
    <w:rsid w:val="00F120BA"/>
    <w:rsid w:val="00F1424A"/>
    <w:rsid w:val="00F16D82"/>
    <w:rsid w:val="00F25D9A"/>
    <w:rsid w:val="00F33CA8"/>
    <w:rsid w:val="00F4661D"/>
    <w:rsid w:val="00F62586"/>
    <w:rsid w:val="00F677A7"/>
    <w:rsid w:val="00F75907"/>
    <w:rsid w:val="00F929F7"/>
    <w:rsid w:val="00F9347C"/>
    <w:rsid w:val="00FA360C"/>
    <w:rsid w:val="00FA4685"/>
    <w:rsid w:val="00FC49FA"/>
    <w:rsid w:val="00FC4CC9"/>
    <w:rsid w:val="00FD59B7"/>
    <w:rsid w:val="00FE30FA"/>
    <w:rsid w:val="00FF5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9BEF13"/>
  <w15:chartTrackingRefBased/>
  <w15:docId w15:val="{D90FC8AD-E178-44A3-92CC-3941D77E4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041AB"/>
    <w:rPr>
      <w:rFonts w:ascii="Arial" w:hAnsi="Arial"/>
    </w:rPr>
  </w:style>
  <w:style w:type="paragraph" w:styleId="Nadpis1">
    <w:name w:val="heading 1"/>
    <w:basedOn w:val="Normln"/>
    <w:next w:val="Normln"/>
    <w:qFormat/>
    <w:rsid w:val="00F041AB"/>
    <w:pPr>
      <w:keepNext/>
      <w:tabs>
        <w:tab w:val="left" w:pos="993"/>
      </w:tabs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F041AB"/>
    <w:pPr>
      <w:keepNext/>
      <w:jc w:val="both"/>
      <w:outlineLvl w:val="1"/>
    </w:pPr>
    <w:rPr>
      <w:b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semiHidden/>
    <w:rsid w:val="00F041AB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F041AB"/>
    <w:pPr>
      <w:tabs>
        <w:tab w:val="center" w:pos="4536"/>
        <w:tab w:val="right" w:pos="9072"/>
      </w:tabs>
    </w:pPr>
  </w:style>
  <w:style w:type="character" w:styleId="Hypertextovodkaz">
    <w:name w:val="Hyperlink"/>
    <w:rsid w:val="00F041AB"/>
    <w:rPr>
      <w:color w:val="0000FF"/>
      <w:u w:val="single"/>
    </w:rPr>
  </w:style>
  <w:style w:type="character" w:styleId="Sledovanodkaz">
    <w:name w:val="FollowedHyperlink"/>
    <w:semiHidden/>
    <w:rsid w:val="00F041AB"/>
    <w:rPr>
      <w:color w:val="800080"/>
      <w:u w:val="single"/>
    </w:rPr>
  </w:style>
  <w:style w:type="paragraph" w:customStyle="1" w:styleId="Texttabulky">
    <w:name w:val="Text tabulky"/>
    <w:rsid w:val="00F041AB"/>
    <w:pPr>
      <w:jc w:val="both"/>
    </w:pPr>
    <w:rPr>
      <w:color w:val="000000"/>
      <w:sz w:val="24"/>
    </w:rPr>
  </w:style>
  <w:style w:type="paragraph" w:styleId="Zkladntext">
    <w:name w:val="Body Text"/>
    <w:basedOn w:val="Normln"/>
    <w:semiHidden/>
    <w:rsid w:val="00F041AB"/>
    <w:pPr>
      <w:ind w:firstLine="709"/>
      <w:jc w:val="both"/>
    </w:pPr>
    <w:rPr>
      <w:color w:val="000000"/>
      <w:sz w:val="24"/>
    </w:rPr>
  </w:style>
  <w:style w:type="paragraph" w:styleId="Zkladntextodsazen">
    <w:name w:val="Body Text Indent"/>
    <w:basedOn w:val="Normln"/>
    <w:semiHidden/>
    <w:rsid w:val="00F041AB"/>
    <w:pPr>
      <w:ind w:firstLine="709"/>
      <w:jc w:val="both"/>
    </w:pPr>
  </w:style>
  <w:style w:type="paragraph" w:customStyle="1" w:styleId="Podtitul">
    <w:name w:val="Podtitul"/>
    <w:basedOn w:val="Normln"/>
    <w:qFormat/>
    <w:rsid w:val="00F041AB"/>
    <w:pPr>
      <w:jc w:val="both"/>
    </w:pPr>
    <w:rPr>
      <w:rFonts w:ascii="Times New Roman" w:hAnsi="Times New Roman"/>
      <w:b/>
      <w:bCs/>
      <w:caps/>
      <w:sz w:val="24"/>
      <w:szCs w:val="24"/>
    </w:rPr>
  </w:style>
  <w:style w:type="paragraph" w:customStyle="1" w:styleId="Normalisla">
    <w:name w:val="NormalČisla"/>
    <w:rsid w:val="00F041AB"/>
    <w:pPr>
      <w:numPr>
        <w:numId w:val="3"/>
      </w:numPr>
      <w:tabs>
        <w:tab w:val="clear" w:pos="360"/>
      </w:tabs>
    </w:pPr>
    <w:rPr>
      <w:sz w:val="24"/>
    </w:rPr>
  </w:style>
  <w:style w:type="paragraph" w:styleId="Nzev">
    <w:name w:val="Title"/>
    <w:basedOn w:val="Normln"/>
    <w:link w:val="NzevChar"/>
    <w:uiPriority w:val="10"/>
    <w:qFormat/>
    <w:rsid w:val="00F041AB"/>
    <w:pPr>
      <w:jc w:val="center"/>
    </w:pPr>
    <w:rPr>
      <w:rFonts w:ascii="Times New Roman" w:hAnsi="Times New Roman"/>
      <w:b/>
      <w:bCs/>
      <w:sz w:val="28"/>
      <w:szCs w:val="24"/>
      <w:u w:val="single"/>
    </w:rPr>
  </w:style>
  <w:style w:type="paragraph" w:styleId="Textbubliny">
    <w:name w:val="Balloon Text"/>
    <w:basedOn w:val="Normln"/>
    <w:semiHidden/>
    <w:rsid w:val="001405B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9347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ezmezer">
    <w:name w:val="No Spacing"/>
    <w:uiPriority w:val="1"/>
    <w:qFormat/>
    <w:rsid w:val="00424759"/>
    <w:rPr>
      <w:rFonts w:ascii="Calibri" w:eastAsia="Calibri" w:hAnsi="Calibri"/>
      <w:sz w:val="22"/>
      <w:szCs w:val="22"/>
      <w:lang w:eastAsia="en-US"/>
    </w:rPr>
  </w:style>
  <w:style w:type="character" w:customStyle="1" w:styleId="NzevChar">
    <w:name w:val="Název Char"/>
    <w:link w:val="Nzev"/>
    <w:uiPriority w:val="10"/>
    <w:rsid w:val="00985B73"/>
    <w:rPr>
      <w:b/>
      <w:bCs/>
      <w:sz w:val="28"/>
      <w:szCs w:val="24"/>
      <w:u w:val="single"/>
    </w:rPr>
  </w:style>
  <w:style w:type="paragraph" w:styleId="Odstavecseseznamem">
    <w:name w:val="List Paragraph"/>
    <w:basedOn w:val="Normln"/>
    <w:uiPriority w:val="34"/>
    <w:qFormat/>
    <w:rsid w:val="00193A97"/>
    <w:pPr>
      <w:ind w:left="720"/>
      <w:contextualSpacing/>
    </w:pPr>
    <w:rPr>
      <w:rFonts w:ascii="Times New Roman" w:hAnsi="Times New Roman"/>
      <w:sz w:val="24"/>
      <w:szCs w:val="24"/>
    </w:rPr>
  </w:style>
  <w:style w:type="paragraph" w:styleId="Normlnweb">
    <w:name w:val="Normal (Web)"/>
    <w:basedOn w:val="Normln"/>
    <w:uiPriority w:val="99"/>
    <w:unhideWhenUsed/>
    <w:rsid w:val="004F0FD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8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lacina@spszr.cz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!Users\Certifikace\formul&#225;&#345;e\Hlavi&#269;ka%20dopisu2.dot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A92D14EA199A44B9CF8E5B066ABFFA" ma:contentTypeVersion="27" ma:contentTypeDescription="Vytvoří nový dokument" ma:contentTypeScope="" ma:versionID="9a6941f764492ed3cae59ada10334388">
  <xsd:schema xmlns:xsd="http://www.w3.org/2001/XMLSchema" xmlns:xs="http://www.w3.org/2001/XMLSchema" xmlns:p="http://schemas.microsoft.com/office/2006/metadata/properties" xmlns:ns2="8b226a3d-c700-438b-9dc3-3589c587d145" xmlns:ns3="D05C0FD5-9624-47FF-8D98-7F17002FE00C" xmlns:ns4="d05c0fd5-9624-47ff-8d98-7f17002fe00c" xmlns:ns5="4d3def42-2c55-42fc-8881-44104e383c2d" xmlns:ns6="7dfecc96-58c3-4040-a246-2f34c94985c1" xmlns:ns7="b09c885f-10eb-4f65-8f44-a51441dc3747" xmlns:ns8="1d5f1526-3e24-4bd4-816a-c6a8ab0ebd59" targetNamespace="http://schemas.microsoft.com/office/2006/metadata/properties" ma:root="true" ma:fieldsID="6543eb71e365673654c157d74ba88dcb" ns2:_="" ns3:_="" ns4:_="" ns5:_="" ns6:_="" ns7:_="" ns8:_="">
    <xsd:import namespace="8b226a3d-c700-438b-9dc3-3589c587d145"/>
    <xsd:import namespace="D05C0FD5-9624-47FF-8D98-7F17002FE00C"/>
    <xsd:import namespace="d05c0fd5-9624-47ff-8d98-7f17002fe00c"/>
    <xsd:import namespace="4d3def42-2c55-42fc-8881-44104e383c2d"/>
    <xsd:import namespace="7dfecc96-58c3-4040-a246-2f34c94985c1"/>
    <xsd:import namespace="b09c885f-10eb-4f65-8f44-a51441dc3747"/>
    <xsd:import namespace="1d5f1526-3e24-4bd4-816a-c6a8ab0ebd5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x010c__x00ed_slo_x0020_jednac_x00ed_" minOccurs="0"/>
                <xsd:element ref="ns3:Zodp_x002e__x0020_pracovn_x00ed_k" minOccurs="0"/>
                <xsd:element ref="ns4:M_x00ed_sto_x0020_ulo_x017e_en_x00ed_" minOccurs="0"/>
                <xsd:element ref="ns3:Revize" minOccurs="0"/>
                <xsd:element ref="ns3:Arch_x002e__x0020_a_x0020_skart_x002e__x0020_znak" minOccurs="0"/>
                <xsd:element ref="ns3:Schv_x00e1_leno_x0020_dne" minOccurs="0"/>
                <xsd:element ref="ns3:P_x0159__x00ed_stupno" minOccurs="0"/>
                <xsd:element ref="ns3:Odkaz" minOccurs="0"/>
                <xsd:element ref="ns3:Aktu_x00e1_ln_x00ed__x0020_stav_x0020_E_x002f_P" minOccurs="0"/>
                <xsd:element ref="ns3:Schv_x00e1_lil" minOccurs="0"/>
                <xsd:element ref="ns4:Expirace" minOccurs="0"/>
                <xsd:element ref="ns4:_x00da_rove_x0148__x0020_dokument_x016f_" minOccurs="0"/>
                <xsd:element ref="ns5:SharedWithUsers" minOccurs="0"/>
                <xsd:element ref="ns4:schv_x00e1_lit" minOccurs="0"/>
                <xsd:element ref="ns6:SharingHintHash" minOccurs="0"/>
                <xsd:element ref="ns4:j1c5432689b248c99573200ee7620e60" minOccurs="0"/>
                <xsd:element ref="ns7:TaxCatchAll" minOccurs="0"/>
                <xsd:element ref="ns4:mc3f4dbb3166452ea8383146afe315d2" minOccurs="0"/>
                <xsd:element ref="ns7:TaxKeywordTaxHTField" minOccurs="0"/>
                <xsd:element ref="ns6:SharedWithDetails" minOccurs="0"/>
                <xsd:element ref="ns4:Popis" minOccurs="0"/>
                <xsd:element ref="ns6:LastSharedByUser" minOccurs="0"/>
                <xsd:element ref="ns6:LastSharedByTime" minOccurs="0"/>
                <xsd:element ref="ns4:Testsmazat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8:MediaServiceGenerationTime" minOccurs="0"/>
                <xsd:element ref="ns8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226a3d-c700-438b-9dc3-3589c587d14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C0FD5-9624-47FF-8D98-7F17002FE00C" elementFormDefault="qualified">
    <xsd:import namespace="http://schemas.microsoft.com/office/2006/documentManagement/types"/>
    <xsd:import namespace="http://schemas.microsoft.com/office/infopath/2007/PartnerControls"/>
    <xsd:element name="_x010c__x00ed_slo_x0020_jednac_x00ed_" ma:index="11" nillable="true" ma:displayName="Číslo dokumentu" ma:internalName="_x010c__x00ed_slo_x0020_jednac_x00ed_">
      <xsd:simpleType>
        <xsd:restriction base="dms:Text">
          <xsd:maxLength value="255"/>
        </xsd:restriction>
      </xsd:simpleType>
    </xsd:element>
    <xsd:element name="Zodp_x002e__x0020_pracovn_x00ed_k" ma:index="12" nillable="true" ma:displayName="Zodp. pracovník" ma:indexed="true" ma:list="UserInfo" ma:SharePointGroup="0" ma:internalName="Zodp_x002e__x0020_pracovn_x00ed_k" ma:showField="NameWithPictureAndDetails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vize" ma:index="14" nillable="true" ma:displayName="Revize" ma:format="DateOnly" ma:internalName="Revize">
      <xsd:simpleType>
        <xsd:restriction base="dms:DateTime"/>
      </xsd:simpleType>
    </xsd:element>
    <xsd:element name="Arch_x002e__x0020_a_x0020_skart_x002e__x0020_znak" ma:index="15" nillable="true" ma:displayName="Arch. a skart. znak" ma:internalName="Arch_x002e__x0020_a_x0020_skart_x002e__x0020_znak">
      <xsd:simpleType>
        <xsd:restriction base="dms:Text">
          <xsd:maxLength value="255"/>
        </xsd:restriction>
      </xsd:simpleType>
    </xsd:element>
    <xsd:element name="Schv_x00e1_leno_x0020_dne" ma:index="16" nillable="true" ma:displayName="Schváleno dne" ma:format="DateTime" ma:hidden="true" ma:internalName="Schv_x00e1_leno_x0020_dne" ma:readOnly="false">
      <xsd:simpleType>
        <xsd:restriction base="dms:DateTime"/>
      </xsd:simpleType>
    </xsd:element>
    <xsd:element name="P_x0159__x00ed_stupno" ma:index="17" nillable="true" ma:displayName="Přístupno" ma:list="UserInfo" ma:SearchPeopleOnly="false" ma:SharePointGroup="0" ma:internalName="P_x0159__x00ed_stupn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dkaz" ma:index="18" nillable="true" ma:displayName="Odkaz" ma:format="Hyperlink" ma:internalName="Odkaz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ktu_x00e1_ln_x00ed__x0020_stav_x0020_E_x002f_P" ma:index="19" nillable="true" ma:displayName="Aktuální stav E/P" ma:internalName="Aktu_x00e1_ln_x00ed__x0020_stav_x0020_E_x002f_P">
      <xsd:simpleType>
        <xsd:restriction base="dms:Text">
          <xsd:maxLength value="255"/>
        </xsd:restriction>
      </xsd:simpleType>
    </xsd:element>
    <xsd:element name="Schv_x00e1_lil" ma:index="20" nillable="true" ma:displayName="Schválil" ma:hidden="true" ma:list="UserInfo" ma:SharePointGroup="0" ma:internalName="Schv_x00e1_lil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c0fd5-9624-47ff-8d98-7f17002fe00c" elementFormDefault="qualified">
    <xsd:import namespace="http://schemas.microsoft.com/office/2006/documentManagement/types"/>
    <xsd:import namespace="http://schemas.microsoft.com/office/infopath/2007/PartnerControls"/>
    <xsd:element name="M_x00ed_sto_x0020_ulo_x017e_en_x00ed_" ma:index="13" nillable="true" ma:displayName="Místo uložení" ma:list="{ae9ccc15-826b-44c4-b534-11b845132aae}" ma:internalName="M_x00ed_sto_x0020_ulo_x017e_en_x00ed_" ma:showField="Title">
      <xsd:simpleType>
        <xsd:restriction base="dms:Lookup"/>
      </xsd:simpleType>
    </xsd:element>
    <xsd:element name="Expirace" ma:index="21" nillable="true" ma:displayName="Expirace" ma:default="2014-08-31T00:00:00Z" ma:format="DateOnly" ma:indexed="true" ma:internalName="Expirace">
      <xsd:simpleType>
        <xsd:restriction base="dms:DateTime"/>
      </xsd:simpleType>
    </xsd:element>
    <xsd:element name="_x00da_rove_x0148__x0020_dokument_x016f_" ma:index="22" nillable="true" ma:displayName="Úroveň dokumentu" ma:format="RadioButtons" ma:internalName="_x00da_rove_x0148__x0020_dokument_x016f_">
      <xsd:simpleType>
        <xsd:restriction base="dms:Choice">
          <xsd:enumeration value="S -Studenti a zaměstnanci"/>
          <xsd:enumeration value="Z - Zaměstnanci"/>
          <xsd:enumeration value="M - Management"/>
        </xsd:restriction>
      </xsd:simpleType>
    </xsd:element>
    <xsd:element name="schv_x00e1_lit" ma:index="25" nillable="true" ma:displayName="..." ma:default="1" ma:internalName="schv_x00e1_lit">
      <xsd:simpleType>
        <xsd:restriction base="dms:Boolean"/>
      </xsd:simpleType>
    </xsd:element>
    <xsd:element name="j1c5432689b248c99573200ee7620e60" ma:index="28" nillable="true" ma:taxonomy="true" ma:internalName="j1c5432689b248c99573200ee7620e60" ma:taxonomyFieldName="Za_x0159_azen_x00ed_" ma:displayName="Zařazení" ma:indexed="true" ma:default="" ma:fieldId="{31c54326-89b2-48c9-9573-200ee7620e60}" ma:sspId="ee4b85c0-56c8-4585-bf29-4dc45c5926dd" ma:termSetId="a7709784-6dcc-4a5f-a2fa-83615343e31b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mc3f4dbb3166452ea8383146afe315d2" ma:index="31" nillable="true" ma:taxonomy="true" ma:internalName="mc3f4dbb3166452ea8383146afe315d2" ma:taxonomyFieldName="Typ_x0020_dokumentu" ma:displayName="Typ dokumentu" ma:indexed="true" ma:default="" ma:fieldId="{6c3f4dbb-3166-452e-a838-3146afe315d2}" ma:sspId="ee4b85c0-56c8-4585-bf29-4dc45c5926dd" ma:termSetId="9a32248b-b5a6-42b4-9eb7-a342bcaeb17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Popis" ma:index="35" nillable="true" ma:displayName="Popis" ma:internalName="Popis">
      <xsd:simpleType>
        <xsd:restriction base="dms:Note">
          <xsd:maxLength value="255"/>
        </xsd:restriction>
      </xsd:simpleType>
    </xsd:element>
    <xsd:element name="Testsmazat" ma:index="38" nillable="true" ma:displayName="Testsmazat" ma:internalName="Testsmaza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3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4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4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42" nillable="true" ma:displayName="Tags" ma:internalName="MediaServiceAutoTags" ma:readOnly="true">
      <xsd:simpleType>
        <xsd:restriction base="dms:Text"/>
      </xsd:simpleType>
    </xsd:element>
    <xsd:element name="MediaServiceOCR" ma:index="4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3def42-2c55-42fc-8881-44104e383c2d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fecc96-58c3-4040-a246-2f34c94985c1" elementFormDefault="qualified">
    <xsd:import namespace="http://schemas.microsoft.com/office/2006/documentManagement/types"/>
    <xsd:import namespace="http://schemas.microsoft.com/office/infopath/2007/PartnerControls"/>
    <xsd:element name="SharingHintHash" ma:index="26" nillable="true" ma:displayName="Hodnota hash upozornění na sdílení" ma:internalName="SharingHintHash" ma:readOnly="true">
      <xsd:simpleType>
        <xsd:restriction base="dms:Text"/>
      </xsd:simpleType>
    </xsd:element>
    <xsd:element name="SharedWithDetails" ma:index="34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36" nillable="true" ma:displayName="Naposledy sdílel(a)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37" nillable="true" ma:displayName="Čas posledního sdílení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9c885f-10eb-4f65-8f44-a51441dc3747" elementFormDefault="qualified">
    <xsd:import namespace="http://schemas.microsoft.com/office/2006/documentManagement/types"/>
    <xsd:import namespace="http://schemas.microsoft.com/office/infopath/2007/PartnerControls"/>
    <xsd:element name="TaxCatchAll" ma:index="29" nillable="true" ma:displayName="Taxonomy Catch All Column" ma:hidden="true" ma:list="{3515ade2-f94f-4770-b901-998758b9e8cd}" ma:internalName="TaxCatchAll" ma:showField="CatchAllData" ma:web="b09c885f-10eb-4f65-8f44-a51441dc37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33" nillable="true" ma:taxonomy="true" ma:internalName="TaxKeywordTaxHTField" ma:taxonomyFieldName="TaxKeyword" ma:displayName="Podniková klíčová slova" ma:fieldId="{23f27201-bee3-471e-b2e7-b64fd8b7ca38}" ma:taxonomyMulti="true" ma:sspId="ee4b85c0-56c8-4585-bf29-4dc45c5926dd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5f1526-3e24-4bd4-816a-c6a8ab0ebd59" elementFormDefault="qualified">
    <xsd:import namespace="http://schemas.microsoft.com/office/2006/documentManagement/types"/>
    <xsd:import namespace="http://schemas.microsoft.com/office/infopath/2007/PartnerControls"/>
    <xsd:element name="MediaServiceGenerationTime" ma:index="4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1c5432689b248c99573200ee7620e60 xmlns="d05c0fd5-9624-47ff-8d98-7f17002fe00c">
      <Terms xmlns="http://schemas.microsoft.com/office/infopath/2007/PartnerControls"/>
    </j1c5432689b248c99573200ee7620e60>
    <TaxKeywordTaxHTField xmlns="b09c885f-10eb-4f65-8f44-a51441dc3747">
      <Terms xmlns="http://schemas.microsoft.com/office/infopath/2007/PartnerControls"/>
    </TaxKeywordTaxHTField>
    <Schv_x00e1_leno_x0020_dne xmlns="D05C0FD5-9624-47FF-8D98-7F17002FE00C" xsi:nil="true"/>
    <Schv_x00e1_lil xmlns="D05C0FD5-9624-47FF-8D98-7F17002FE00C">
      <UserInfo>
        <DisplayName/>
        <AccountId xsi:nil="true"/>
        <AccountType/>
      </UserInfo>
    </Schv_x00e1_lil>
    <mc3f4dbb3166452ea8383146afe315d2 xmlns="d05c0fd5-9624-47ff-8d98-7f17002fe00c">
      <Terms xmlns="http://schemas.microsoft.com/office/infopath/2007/PartnerControls"/>
    </mc3f4dbb3166452ea8383146afe315d2>
    <P_x0159__x00ed_stupno xmlns="D05C0FD5-9624-47FF-8D98-7F17002FE00C">
      <UserInfo>
        <DisplayName/>
        <AccountId xsi:nil="true"/>
        <AccountType/>
      </UserInfo>
    </P_x0159__x00ed_stupno>
    <Expirace xmlns="d05c0fd5-9624-47ff-8d98-7f17002fe00c">2014-08-31T00:00:00+00:00</Expirace>
    <Testsmazat xmlns="d05c0fd5-9624-47ff-8d98-7f17002fe00c">
      <Url xsi:nil="true"/>
      <Description xsi:nil="true"/>
    </Testsmazat>
    <Revize xmlns="D05C0FD5-9624-47FF-8D98-7F17002FE00C" xsi:nil="true"/>
    <Arch_x002e__x0020_a_x0020_skart_x002e__x0020_znak xmlns="D05C0FD5-9624-47FF-8D98-7F17002FE00C" xsi:nil="true"/>
    <TaxCatchAll xmlns="b09c885f-10eb-4f65-8f44-a51441dc3747"/>
    <Zodp_x002e__x0020_pracovn_x00ed_k xmlns="D05C0FD5-9624-47FF-8D98-7F17002FE00C">
      <UserInfo>
        <DisplayName/>
        <AccountId>16</AccountId>
        <AccountType/>
      </UserInfo>
    </Zodp_x002e__x0020_pracovn_x00ed_k>
    <schv_x00e1_lit xmlns="d05c0fd5-9624-47ff-8d98-7f17002fe00c">true</schv_x00e1_lit>
    <Popis xmlns="d05c0fd5-9624-47ff-8d98-7f17002fe00c">Schváleno pracovním postupem</Popis>
    <_x010c__x00ed_slo_x0020_jednac_x00ed_ xmlns="D05C0FD5-9624-47FF-8D98-7F17002FE00C" xsi:nil="true"/>
    <M_x00ed_sto_x0020_ulo_x017e_en_x00ed_ xmlns="d05c0fd5-9624-47ff-8d98-7f17002fe00c" xsi:nil="true"/>
    <Odkaz xmlns="D05C0FD5-9624-47FF-8D98-7F17002FE00C">
      <Url xsi:nil="true"/>
      <Description xsi:nil="true"/>
    </Odkaz>
    <Aktu_x00e1_ln_x00ed__x0020_stav_x0020_E_x002f_P xmlns="D05C0FD5-9624-47FF-8D98-7F17002FE00C" xsi:nil="true"/>
    <_x00da_rove_x0148__x0020_dokument_x016f_ xmlns="d05c0fd5-9624-47ff-8d98-7f17002fe00c" xsi:nil="true"/>
  </documentManagement>
</p:properties>
</file>

<file path=customXml/itemProps1.xml><?xml version="1.0" encoding="utf-8"?>
<ds:datastoreItem xmlns:ds="http://schemas.openxmlformats.org/officeDocument/2006/customXml" ds:itemID="{9F3C6573-8CBC-4E0D-9B88-FA64AFB9252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BA2ACA5-D6D2-4289-9018-6AF315A15F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226a3d-c700-438b-9dc3-3589c587d145"/>
    <ds:schemaRef ds:uri="D05C0FD5-9624-47FF-8D98-7F17002FE00C"/>
    <ds:schemaRef ds:uri="d05c0fd5-9624-47ff-8d98-7f17002fe00c"/>
    <ds:schemaRef ds:uri="4d3def42-2c55-42fc-8881-44104e383c2d"/>
    <ds:schemaRef ds:uri="7dfecc96-58c3-4040-a246-2f34c94985c1"/>
    <ds:schemaRef ds:uri="b09c885f-10eb-4f65-8f44-a51441dc3747"/>
    <ds:schemaRef ds:uri="1d5f1526-3e24-4bd4-816a-c6a8ab0ebd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B8E5CA-E444-4E3A-8384-198E864F43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1A2DEA-AD15-4E22-82F2-7EDD285B1E0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129AAC4-6119-4D08-A654-B0FFAC3554C8}">
  <ds:schemaRefs>
    <ds:schemaRef ds:uri="http://schemas.microsoft.com/office/2006/metadata/properties"/>
    <ds:schemaRef ds:uri="http://schemas.microsoft.com/office/infopath/2007/PartnerControls"/>
    <ds:schemaRef ds:uri="d05c0fd5-9624-47ff-8d98-7f17002fe00c"/>
    <ds:schemaRef ds:uri="b09c885f-10eb-4f65-8f44-a51441dc3747"/>
    <ds:schemaRef ds:uri="D05C0FD5-9624-47FF-8D98-7F17002FE0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Hlavička dopisu2</Template>
  <TotalTime>3</TotalTime>
  <Pages>2</Pages>
  <Words>662</Words>
  <Characters>3908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VOŠ a SPŠ Žďár nad Sázavou</Company>
  <LinksUpToDate>false</LinksUpToDate>
  <CharactersWithSpaces>4561</CharactersWithSpaces>
  <SharedDoc>false</SharedDoc>
  <HLinks>
    <vt:vector size="6" baseType="variant">
      <vt:variant>
        <vt:i4>1900594</vt:i4>
      </vt:variant>
      <vt:variant>
        <vt:i4>0</vt:i4>
      </vt:variant>
      <vt:variant>
        <vt:i4>0</vt:i4>
      </vt:variant>
      <vt:variant>
        <vt:i4>5</vt:i4>
      </vt:variant>
      <vt:variant>
        <vt:lpwstr>mailto:lacina@spszr.cz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Bakalari</dc:creator>
  <cp:keywords/>
  <cp:lastModifiedBy>Eckert Martina</cp:lastModifiedBy>
  <cp:revision>4</cp:revision>
  <cp:lastPrinted>2019-10-02T05:10:00Z</cp:lastPrinted>
  <dcterms:created xsi:type="dcterms:W3CDTF">2025-12-16T12:51:00Z</dcterms:created>
  <dcterms:modified xsi:type="dcterms:W3CDTF">2026-02-05T14:04:00Z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WorkflowChangePath">
    <vt:lpwstr>e942ad56-0bf8-4d9f-9ec6-0c68e52f35c1,3;e942ad56-0bf8-4d9f-9ec6-0c68e52f35c1,3;e942ad56-0bf8-4d9f-9ec6-0c68e52f35c1,3;e942ad56-0bf8-4d9f-9ec6-0c68e52f35c1,3;</vt:lpwstr>
  </property>
  <property fmtid="{D5CDD505-2E9C-101B-9397-08002B2CF9AE}" pid="4" name="display_urn:schemas-microsoft-com:office:office#Zodp_x002e__x0020_pracovn_x00ed_k">
    <vt:lpwstr>Voráček Rudolf</vt:lpwstr>
  </property>
</Properties>
</file>